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445ACABE" w:rsidR="003B7597" w:rsidRPr="00125382" w:rsidRDefault="00117B23">
      <w:pPr>
        <w:rPr>
          <w:rFonts w:ascii="Arial" w:hAnsi="Arial" w:cs="Arial"/>
          <w:sz w:val="22"/>
          <w:szCs w:val="22"/>
        </w:rPr>
      </w:pPr>
      <w:r w:rsidRPr="00125382">
        <w:rPr>
          <w:rFonts w:ascii="Arial" w:hAnsi="Arial" w:cs="Arial"/>
          <w:sz w:val="22"/>
          <w:szCs w:val="22"/>
        </w:rPr>
        <w:t xml:space="preserve">D.D. N. </w:t>
      </w:r>
      <w:r w:rsidR="004703B2" w:rsidRPr="00125382">
        <w:rPr>
          <w:rFonts w:ascii="Arial" w:hAnsi="Arial" w:cs="Arial"/>
          <w:sz w:val="22"/>
          <w:szCs w:val="22"/>
        </w:rPr>
        <w:t>14</w:t>
      </w:r>
      <w:r w:rsidRPr="00125382">
        <w:rPr>
          <w:rFonts w:ascii="Arial" w:hAnsi="Arial" w:cs="Arial"/>
          <w:sz w:val="22"/>
          <w:szCs w:val="22"/>
        </w:rPr>
        <w:t xml:space="preserve"> DEL</w:t>
      </w:r>
      <w:r w:rsidR="00C0614D" w:rsidRPr="00125382">
        <w:rPr>
          <w:rFonts w:ascii="Arial" w:hAnsi="Arial" w:cs="Arial"/>
          <w:sz w:val="22"/>
          <w:szCs w:val="22"/>
        </w:rPr>
        <w:t xml:space="preserve"> </w:t>
      </w:r>
      <w:r w:rsidR="00053EEE" w:rsidRPr="00125382">
        <w:rPr>
          <w:rFonts w:ascii="Arial" w:hAnsi="Arial" w:cs="Arial"/>
          <w:sz w:val="22"/>
          <w:szCs w:val="22"/>
        </w:rPr>
        <w:t>2</w:t>
      </w:r>
      <w:r w:rsidR="004703B2" w:rsidRPr="00125382">
        <w:rPr>
          <w:rFonts w:ascii="Arial" w:hAnsi="Arial" w:cs="Arial"/>
          <w:sz w:val="22"/>
          <w:szCs w:val="22"/>
        </w:rPr>
        <w:t>3</w:t>
      </w:r>
      <w:r w:rsidR="00053EEE" w:rsidRPr="00125382">
        <w:rPr>
          <w:rFonts w:ascii="Arial" w:hAnsi="Arial" w:cs="Arial"/>
          <w:sz w:val="22"/>
          <w:szCs w:val="22"/>
        </w:rPr>
        <w:t>/0</w:t>
      </w:r>
      <w:r w:rsidR="004703B2" w:rsidRPr="00125382">
        <w:rPr>
          <w:rFonts w:ascii="Arial" w:hAnsi="Arial" w:cs="Arial"/>
          <w:sz w:val="22"/>
          <w:szCs w:val="22"/>
        </w:rPr>
        <w:t>4</w:t>
      </w:r>
      <w:r w:rsidR="00053EEE" w:rsidRPr="00125382">
        <w:rPr>
          <w:rFonts w:ascii="Arial" w:hAnsi="Arial" w:cs="Arial"/>
          <w:sz w:val="22"/>
          <w:szCs w:val="22"/>
        </w:rPr>
        <w:t>/202</w:t>
      </w:r>
      <w:r w:rsidR="00942B83" w:rsidRPr="00125382">
        <w:rPr>
          <w:rFonts w:ascii="Arial" w:hAnsi="Arial" w:cs="Arial"/>
          <w:sz w:val="22"/>
          <w:szCs w:val="22"/>
        </w:rPr>
        <w:t>5</w:t>
      </w:r>
    </w:p>
    <w:p w14:paraId="57F7E71E" w14:textId="77777777" w:rsidR="00207908" w:rsidRPr="00125382" w:rsidRDefault="00207908">
      <w:pPr>
        <w:rPr>
          <w:rFonts w:ascii="Arial" w:hAnsi="Arial" w:cs="Arial"/>
          <w:sz w:val="22"/>
          <w:szCs w:val="22"/>
        </w:rPr>
      </w:pPr>
    </w:p>
    <w:p w14:paraId="46F715FE" w14:textId="4EFDB5A9" w:rsidR="00207908" w:rsidRPr="00125382" w:rsidRDefault="00207908">
      <w:pPr>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5382">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CIG </w:t>
      </w:r>
      <w:r w:rsidR="003415CC" w:rsidRPr="00125382">
        <w:rPr>
          <w:rFonts w:ascii="Arial" w:hAnsi="Arial" w:cs="Arial"/>
          <w:color w:val="005586"/>
          <w:sz w:val="22"/>
          <w:szCs w:val="22"/>
          <w:shd w:val="clear" w:color="auto" w:fill="EAF3FA"/>
        </w:rPr>
        <w:t>B698CCD6D1</w:t>
      </w:r>
    </w:p>
    <w:p w14:paraId="59C82C83" w14:textId="77777777" w:rsidR="00FF45B3" w:rsidRPr="00125382" w:rsidRDefault="00FF45B3" w:rsidP="00125382">
      <w:pPr>
        <w:pStyle w:val="Nessunaspaziatura"/>
        <w:ind w:left="4843" w:firstLine="197"/>
        <w:rPr>
          <w:rFonts w:ascii="Arial" w:hAnsi="Arial" w:cs="Arial"/>
          <w:b/>
          <w:bCs/>
        </w:rPr>
      </w:pPr>
      <w:r w:rsidRPr="00125382">
        <w:rPr>
          <w:rFonts w:ascii="Arial" w:hAnsi="Arial" w:cs="Arial"/>
          <w:b/>
          <w:bCs/>
        </w:rPr>
        <w:t>IL DIRETTORE</w:t>
      </w:r>
    </w:p>
    <w:p w14:paraId="6F6077BA" w14:textId="77777777" w:rsidR="00FF45B3" w:rsidRPr="00125382" w:rsidRDefault="00FF45B3" w:rsidP="00FF45B3">
      <w:pPr>
        <w:pStyle w:val="Nessunaspaziatura"/>
        <w:ind w:left="4843" w:firstLine="197"/>
        <w:jc w:val="both"/>
        <w:rPr>
          <w:rFonts w:ascii="Arial" w:hAnsi="Arial" w:cs="Arial"/>
        </w:rPr>
      </w:pPr>
    </w:p>
    <w:p w14:paraId="62DE081D" w14:textId="79DA842A" w:rsidR="00FF45B3" w:rsidRPr="00125382" w:rsidRDefault="00FF45B3" w:rsidP="009D7216">
      <w:pPr>
        <w:pStyle w:val="Nessunaspaziatura"/>
        <w:ind w:left="1440" w:hanging="1440"/>
        <w:jc w:val="both"/>
        <w:rPr>
          <w:rFonts w:ascii="Arial" w:hAnsi="Arial" w:cs="Arial"/>
        </w:rPr>
      </w:pPr>
      <w:r w:rsidRPr="00125382">
        <w:rPr>
          <w:rFonts w:ascii="Arial" w:hAnsi="Arial" w:cs="Arial"/>
        </w:rPr>
        <w:t>VIST</w:t>
      </w:r>
      <w:r w:rsidR="00CB2112" w:rsidRPr="00125382">
        <w:rPr>
          <w:rFonts w:ascii="Arial" w:hAnsi="Arial" w:cs="Arial"/>
        </w:rPr>
        <w:t>O</w:t>
      </w:r>
      <w:r w:rsidRPr="00125382">
        <w:rPr>
          <w:rFonts w:ascii="Arial" w:hAnsi="Arial" w:cs="Arial"/>
        </w:rPr>
        <w:tab/>
        <w:t>il D.Lgs. 36/2023 e s.m.i., di seguito anche solo Codice, e in particolare gli artt.17 comma 2 e 50;</w:t>
      </w:r>
    </w:p>
    <w:p w14:paraId="499ECB2B" w14:textId="3C43CA31" w:rsidR="00CB2112" w:rsidRPr="00125382" w:rsidRDefault="00EE32E3" w:rsidP="009D7216">
      <w:pPr>
        <w:pStyle w:val="Nessunaspaziatura"/>
        <w:ind w:left="1440" w:hanging="1440"/>
        <w:jc w:val="both"/>
        <w:rPr>
          <w:rFonts w:ascii="Arial" w:hAnsi="Arial" w:cs="Arial"/>
        </w:rPr>
      </w:pPr>
      <w:r w:rsidRPr="00125382">
        <w:rPr>
          <w:rFonts w:ascii="Arial" w:hAnsi="Arial" w:cs="Arial"/>
        </w:rPr>
        <w:t>VISTI</w:t>
      </w:r>
      <w:r w:rsidRPr="00125382">
        <w:rPr>
          <w:rFonts w:ascii="Arial" w:hAnsi="Arial" w:cs="Arial"/>
        </w:rPr>
        <w:tab/>
        <w:t xml:space="preserve">gli articoli </w:t>
      </w:r>
      <w:r w:rsidR="00A766DC" w:rsidRPr="00125382">
        <w:rPr>
          <w:rFonts w:ascii="Arial" w:hAnsi="Arial" w:cs="Arial"/>
        </w:rPr>
        <w:t>48-55 e Allegati II.1 e II.2</w:t>
      </w:r>
      <w:r w:rsidR="00216AF6" w:rsidRPr="00125382">
        <w:rPr>
          <w:rFonts w:ascii="Arial" w:hAnsi="Arial" w:cs="Arial"/>
        </w:rPr>
        <w:t xml:space="preserve"> del suddetto codice </w:t>
      </w:r>
      <w:r w:rsidR="009F07E2" w:rsidRPr="00125382">
        <w:rPr>
          <w:rFonts w:ascii="Arial" w:hAnsi="Arial" w:cs="Arial"/>
        </w:rPr>
        <w:t>relativi alle procedure sottosoglia;</w:t>
      </w:r>
    </w:p>
    <w:p w14:paraId="7AEA2FF3" w14:textId="77777777" w:rsidR="00FF45B3" w:rsidRPr="00125382" w:rsidRDefault="00FF45B3" w:rsidP="009D7216">
      <w:pPr>
        <w:pStyle w:val="Nessunaspaziatura"/>
        <w:ind w:left="1440" w:hanging="1440"/>
        <w:jc w:val="both"/>
        <w:rPr>
          <w:rFonts w:ascii="Arial" w:hAnsi="Arial" w:cs="Arial"/>
        </w:rPr>
      </w:pPr>
      <w:r w:rsidRPr="00125382">
        <w:rPr>
          <w:rFonts w:ascii="Arial" w:hAnsi="Arial" w:cs="Arial"/>
        </w:rPr>
        <w:t>VISTA</w:t>
      </w:r>
      <w:r w:rsidRPr="00125382">
        <w:rPr>
          <w:rFonts w:ascii="Arial" w:hAnsi="Arial" w:cs="Arial"/>
        </w:rPr>
        <w:tab/>
        <w:t xml:space="preserve">la legge 7 agosto 1990, n. 241, “Norme in materia di procedimento amministrativo e di </w:t>
      </w:r>
      <w:hyperlink r:id="rId8" w:history="1">
        <w:r w:rsidRPr="00125382">
          <w:rPr>
            <w:rStyle w:val="Collegamentoipertestuale"/>
            <w:rFonts w:ascii="Arial" w:hAnsi="Arial" w:cs="Arial"/>
            <w:sz w:val="22"/>
            <w:szCs w:val="22"/>
          </w:rPr>
          <w:t>diritto di accesso</w:t>
        </w:r>
      </w:hyperlink>
      <w:r w:rsidRPr="00125382">
        <w:rPr>
          <w:rStyle w:val="Collegamentoipertestuale"/>
          <w:rFonts w:ascii="Arial" w:hAnsi="Arial" w:cs="Arial"/>
          <w:sz w:val="22"/>
          <w:szCs w:val="22"/>
        </w:rPr>
        <w:t xml:space="preserve"> </w:t>
      </w:r>
      <w:r w:rsidRPr="00125382">
        <w:rPr>
          <w:rFonts w:ascii="Arial" w:hAnsi="Arial" w:cs="Arial"/>
        </w:rPr>
        <w:t>ai procedimenti amministrativi”;</w:t>
      </w:r>
    </w:p>
    <w:p w14:paraId="60317D13" w14:textId="49ED7911" w:rsidR="002657E1" w:rsidRPr="00125382" w:rsidRDefault="00055F2A" w:rsidP="006F352B">
      <w:pPr>
        <w:suppressAutoHyphens w:val="0"/>
        <w:autoSpaceDE w:val="0"/>
        <w:autoSpaceDN w:val="0"/>
        <w:adjustRightInd w:val="0"/>
        <w:ind w:left="1416" w:hanging="1416"/>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5382">
        <w:rPr>
          <w:rFonts w:ascii="Arial" w:hAnsi="Arial" w:cs="Arial"/>
          <w:sz w:val="22"/>
          <w:szCs w:val="22"/>
        </w:rPr>
        <w:t>VISTO</w:t>
      </w:r>
      <w:r w:rsidRPr="00125382">
        <w:rPr>
          <w:rFonts w:ascii="Arial" w:hAnsi="Arial" w:cs="Arial"/>
          <w:sz w:val="22"/>
          <w:szCs w:val="22"/>
        </w:rPr>
        <w:tab/>
      </w:r>
      <w:r w:rsidR="005A7379" w:rsidRPr="00125382">
        <w:rPr>
          <w:rFonts w:ascii="Arial" w:hAnsi="Arial" w:cs="Arial"/>
          <w:sz w:val="22"/>
          <w:szCs w:val="22"/>
        </w:rPr>
        <w:t xml:space="preserve">il comunicato del Presidente dell’ANAC del </w:t>
      </w:r>
      <w:r w:rsidR="00A500F1" w:rsidRPr="00125382">
        <w:rPr>
          <w:rFonts w:ascii="Arial" w:hAnsi="Arial" w:cs="Arial"/>
          <w:sz w:val="22"/>
          <w:szCs w:val="22"/>
        </w:rPr>
        <w:t>18/12/2024</w:t>
      </w:r>
      <w:r w:rsidR="00E164EB" w:rsidRPr="00125382">
        <w:rPr>
          <w:rFonts w:ascii="Arial" w:hAnsi="Arial" w:cs="Arial"/>
          <w:sz w:val="22"/>
          <w:szCs w:val="22"/>
        </w:rPr>
        <w:t xml:space="preserve"> </w:t>
      </w:r>
      <w:r w:rsidR="005E1D18" w:rsidRPr="00125382">
        <w:rPr>
          <w:rFonts w:ascii="Arial" w:hAnsi="Arial" w:cs="Arial"/>
          <w:sz w:val="22"/>
          <w:szCs w:val="22"/>
        </w:rPr>
        <w:t>che detta quanto segue</w:t>
      </w:r>
      <w:r w:rsidR="00FA00E9" w:rsidRPr="00125382">
        <w:rPr>
          <w:rFonts w:ascii="Arial" w:hAnsi="Arial" w:cs="Arial"/>
          <w:sz w:val="22"/>
          <w:szCs w:val="22"/>
        </w:rPr>
        <w:t>:</w:t>
      </w:r>
      <w:r w:rsidR="00FC2A0D" w:rsidRPr="00125382">
        <w:rPr>
          <w:rFonts w:ascii="Arial" w:hAnsi="Arial" w:cs="Arial"/>
          <w:sz w:val="22"/>
          <w:szCs w:val="22"/>
        </w:rPr>
        <w:t xml:space="preserve"> </w:t>
      </w:r>
      <w:r w:rsidR="00FA00E9" w:rsidRPr="00125382">
        <w:rPr>
          <w:rFonts w:ascii="Arial" w:hAnsi="Arial" w:cs="Arial"/>
          <w:sz w:val="22"/>
          <w:szCs w:val="22"/>
        </w:rPr>
        <w:t>“E</w:t>
      </w:r>
      <w:r w:rsidR="006F352B" w:rsidRPr="00125382">
        <w:rPr>
          <w:rFonts w:ascii="Arial" w:hAnsi="Arial" w:cs="Arial"/>
          <w:sz w:val="22"/>
          <w:szCs w:val="22"/>
        </w:rPr>
        <w:t>’</w:t>
      </w:r>
      <w:r w:rsidR="00FA00E9" w:rsidRPr="00125382">
        <w:rPr>
          <w:rFonts w:ascii="Arial" w:hAnsi="Arial" w:cs="Arial"/>
          <w:sz w:val="22"/>
          <w:szCs w:val="22"/>
          <w:lang w:eastAsia="it-IT"/>
        </w:rPr>
        <w:t xml:space="preserve"> prorogata fino al 30 giugno 2025 la possibilità di utilizzare l’interfaccia web messa a disposizione</w:t>
      </w:r>
      <w:r w:rsidR="006F352B" w:rsidRPr="00125382">
        <w:rPr>
          <w:rFonts w:ascii="Arial" w:hAnsi="Arial" w:cs="Arial"/>
          <w:sz w:val="22"/>
          <w:szCs w:val="22"/>
          <w:lang w:eastAsia="it-IT"/>
        </w:rPr>
        <w:t xml:space="preserve"> </w:t>
      </w:r>
      <w:r w:rsidR="00FA00E9" w:rsidRPr="00125382">
        <w:rPr>
          <w:rFonts w:ascii="Arial" w:hAnsi="Arial" w:cs="Arial"/>
          <w:sz w:val="22"/>
          <w:szCs w:val="22"/>
          <w:lang w:eastAsia="it-IT"/>
        </w:rPr>
        <w:t xml:space="preserve">dalla Piattaforma PCP </w:t>
      </w:r>
      <w:r w:rsidR="003127AA" w:rsidRPr="00125382">
        <w:rPr>
          <w:rFonts w:ascii="Arial" w:hAnsi="Arial" w:cs="Arial"/>
          <w:sz w:val="22"/>
          <w:szCs w:val="22"/>
          <w:lang w:eastAsia="it-IT"/>
        </w:rPr>
        <w:t>dell’Autorità per</w:t>
      </w:r>
      <w:r w:rsidR="00FA00E9" w:rsidRPr="00125382">
        <w:rPr>
          <w:rFonts w:ascii="Arial" w:hAnsi="Arial" w:cs="Arial"/>
          <w:sz w:val="22"/>
          <w:szCs w:val="22"/>
          <w:lang w:eastAsia="it-IT"/>
        </w:rPr>
        <w:t xml:space="preserve"> gli affidamenti diretti di importo inferiore a 5.000 euro in caso di impossibilità o difficoltà di</w:t>
      </w:r>
      <w:r w:rsidR="006F352B" w:rsidRPr="00125382">
        <w:rPr>
          <w:rFonts w:ascii="Arial" w:hAnsi="Arial" w:cs="Arial"/>
          <w:sz w:val="22"/>
          <w:szCs w:val="22"/>
          <w:lang w:eastAsia="it-IT"/>
        </w:rPr>
        <w:t xml:space="preserve"> </w:t>
      </w:r>
      <w:r w:rsidR="00FA00E9" w:rsidRPr="00125382">
        <w:rPr>
          <w:rFonts w:ascii="Arial" w:hAnsi="Arial" w:cs="Arial"/>
          <w:sz w:val="22"/>
          <w:szCs w:val="22"/>
          <w:lang w:eastAsia="it-IT"/>
        </w:rPr>
        <w:t>ricorso alle PAD al fine di consentire l’assolvimento delle funzioni ad essa demandate, ivi compresi gli</w:t>
      </w:r>
      <w:r w:rsidR="006F352B" w:rsidRPr="00125382">
        <w:rPr>
          <w:rFonts w:ascii="Arial" w:hAnsi="Arial" w:cs="Arial"/>
          <w:sz w:val="22"/>
          <w:szCs w:val="22"/>
          <w:lang w:eastAsia="it-IT"/>
        </w:rPr>
        <w:t xml:space="preserve"> </w:t>
      </w:r>
      <w:r w:rsidR="00FA00E9" w:rsidRPr="00125382">
        <w:rPr>
          <w:rFonts w:ascii="Arial" w:hAnsi="Arial" w:cs="Arial"/>
          <w:sz w:val="22"/>
          <w:szCs w:val="22"/>
          <w:lang w:eastAsia="it-IT"/>
        </w:rPr>
        <w:t>obblighi in materia di trasparenza.</w:t>
      </w:r>
      <w:r w:rsidR="00FC2A0D" w:rsidRPr="0012538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BD5DC8" w:rsidRPr="0012538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53E814E" w14:textId="77777777" w:rsidR="00FF45B3" w:rsidRPr="00125382" w:rsidRDefault="00FF45B3" w:rsidP="009D7216">
      <w:pPr>
        <w:pStyle w:val="Nessunaspaziatura"/>
        <w:ind w:left="1440" w:hanging="1440"/>
        <w:jc w:val="both"/>
        <w:rPr>
          <w:rFonts w:ascii="Arial" w:hAnsi="Arial" w:cs="Arial"/>
        </w:rPr>
      </w:pPr>
      <w:r w:rsidRPr="00125382">
        <w:rPr>
          <w:rFonts w:ascii="Arial" w:hAnsi="Arial" w:cs="Arial"/>
        </w:rPr>
        <w:t>VISTO</w:t>
      </w:r>
      <w:r w:rsidRPr="00125382">
        <w:rPr>
          <w:rFonts w:ascii="Arial" w:hAnsi="Arial" w:cs="Arial"/>
        </w:rPr>
        <w:tab/>
        <w:t>il vigente Statuto di Ateneo;</w:t>
      </w:r>
    </w:p>
    <w:p w14:paraId="49F342E9" w14:textId="77777777" w:rsidR="00FF45B3" w:rsidRPr="00125382" w:rsidRDefault="00FF45B3" w:rsidP="009D7216">
      <w:pPr>
        <w:pStyle w:val="Nessunaspaziatura"/>
        <w:ind w:left="1440" w:hanging="1440"/>
        <w:jc w:val="both"/>
        <w:rPr>
          <w:rFonts w:ascii="Arial" w:hAnsi="Arial" w:cs="Arial"/>
        </w:rPr>
      </w:pPr>
      <w:r w:rsidRPr="00125382">
        <w:rPr>
          <w:rFonts w:ascii="Arial" w:hAnsi="Arial" w:cs="Arial"/>
        </w:rPr>
        <w:t>VISTO</w:t>
      </w:r>
      <w:r w:rsidRPr="00125382">
        <w:rPr>
          <w:rFonts w:ascii="Arial" w:hAnsi="Arial" w:cs="Arial"/>
        </w:rPr>
        <w:tab/>
        <w:t>il vigente Regolamento di Ateneo per l’Amministrazione e la Finanza e la Contabilità, ed in particolare l’art. 56;</w:t>
      </w:r>
    </w:p>
    <w:p w14:paraId="64A30EE0" w14:textId="66F7C005" w:rsidR="004E5D0E" w:rsidRPr="00125382" w:rsidRDefault="00FF45B3" w:rsidP="009D7216">
      <w:pPr>
        <w:pStyle w:val="Nessunaspaziatura"/>
        <w:ind w:left="1440" w:hanging="1440"/>
        <w:jc w:val="both"/>
        <w:rPr>
          <w:rFonts w:ascii="Arial" w:eastAsia="Times New Roman" w:hAnsi="Arial" w:cs="Arial"/>
          <w:i/>
          <w:color w:val="232128"/>
          <w:lang w:eastAsia="it-IT"/>
        </w:rPr>
      </w:pPr>
      <w:r w:rsidRPr="00125382">
        <w:rPr>
          <w:rFonts w:ascii="Arial" w:eastAsia="Times New Roman" w:hAnsi="Arial" w:cs="Arial"/>
          <w:color w:val="232128"/>
          <w:lang w:eastAsia="it-IT"/>
        </w:rPr>
        <w:t>VISTO</w:t>
      </w:r>
      <w:r w:rsidRPr="00125382">
        <w:rPr>
          <w:rFonts w:ascii="Arial" w:eastAsia="Times New Roman" w:hAnsi="Arial" w:cs="Arial"/>
          <w:color w:val="232128"/>
          <w:lang w:eastAsia="it-IT"/>
        </w:rPr>
        <w:tab/>
        <w:t>il codice etico e codice di comportamento vigente dell’Università degli studi di Napoli Federico II</w:t>
      </w:r>
      <w:r w:rsidRPr="00125382">
        <w:rPr>
          <w:rFonts w:ascii="Arial" w:eastAsia="Times New Roman" w:hAnsi="Arial" w:cs="Arial"/>
          <w:i/>
          <w:color w:val="232128"/>
          <w:lang w:eastAsia="it-IT"/>
        </w:rPr>
        <w:t>;</w:t>
      </w:r>
    </w:p>
    <w:p w14:paraId="0282A727" w14:textId="2466FB43" w:rsidR="0046381F" w:rsidRPr="00125382" w:rsidRDefault="00FF45B3" w:rsidP="009D7216">
      <w:pPr>
        <w:suppressAutoHyphens w:val="0"/>
        <w:spacing w:after="160" w:line="259" w:lineRule="auto"/>
        <w:ind w:left="1410" w:hanging="1410"/>
        <w:jc w:val="both"/>
        <w:rPr>
          <w:rFonts w:ascii="Arial" w:eastAsiaTheme="minorHAnsi" w:hAnsi="Arial" w:cs="Arial"/>
          <w:sz w:val="22"/>
          <w:szCs w:val="22"/>
          <w:lang w:eastAsia="en-US"/>
        </w:rPr>
      </w:pPr>
      <w:r w:rsidRPr="00125382">
        <w:rPr>
          <w:rFonts w:ascii="Arial" w:hAnsi="Arial" w:cs="Arial"/>
          <w:sz w:val="22"/>
          <w:szCs w:val="22"/>
        </w:rPr>
        <w:t xml:space="preserve">VISTO </w:t>
      </w:r>
      <w:r w:rsidRPr="00125382">
        <w:rPr>
          <w:rFonts w:ascii="Arial" w:hAnsi="Arial" w:cs="Arial"/>
          <w:sz w:val="22"/>
          <w:szCs w:val="22"/>
        </w:rPr>
        <w:tab/>
      </w:r>
      <w:r w:rsidRPr="00125382">
        <w:rPr>
          <w:rFonts w:ascii="Arial" w:hAnsi="Arial" w:cs="Arial"/>
          <w:sz w:val="22"/>
          <w:szCs w:val="22"/>
        </w:rPr>
        <w:tab/>
        <w:t>il Decreto del Direttore del BAP  n</w:t>
      </w:r>
      <w:r w:rsidR="003127AA" w:rsidRPr="00125382">
        <w:rPr>
          <w:rFonts w:ascii="Arial" w:hAnsi="Arial" w:cs="Arial"/>
          <w:sz w:val="22"/>
          <w:szCs w:val="22"/>
        </w:rPr>
        <w:t>.</w:t>
      </w:r>
      <w:r w:rsidRPr="00125382">
        <w:rPr>
          <w:rFonts w:ascii="Arial" w:hAnsi="Arial" w:cs="Arial"/>
          <w:sz w:val="22"/>
          <w:szCs w:val="22"/>
        </w:rPr>
        <w:t xml:space="preserve"> </w:t>
      </w:r>
      <w:r w:rsidR="003127AA" w:rsidRPr="00125382">
        <w:rPr>
          <w:rFonts w:ascii="Arial" w:hAnsi="Arial" w:cs="Arial"/>
          <w:sz w:val="22"/>
          <w:szCs w:val="22"/>
        </w:rPr>
        <w:t>1</w:t>
      </w:r>
      <w:r w:rsidRPr="00125382">
        <w:rPr>
          <w:rFonts w:ascii="Arial" w:hAnsi="Arial" w:cs="Arial"/>
          <w:sz w:val="22"/>
          <w:szCs w:val="22"/>
        </w:rPr>
        <w:t xml:space="preserve"> del  </w:t>
      </w:r>
      <w:r w:rsidR="00E7123F" w:rsidRPr="00125382">
        <w:rPr>
          <w:rFonts w:ascii="Arial" w:hAnsi="Arial" w:cs="Arial"/>
          <w:sz w:val="22"/>
          <w:szCs w:val="22"/>
        </w:rPr>
        <w:t>10/01/2025</w:t>
      </w:r>
      <w:r w:rsidRPr="00125382">
        <w:rPr>
          <w:rFonts w:ascii="Arial" w:hAnsi="Arial" w:cs="Arial"/>
          <w:sz w:val="22"/>
          <w:szCs w:val="22"/>
        </w:rPr>
        <w:t xml:space="preserve"> di </w:t>
      </w:r>
      <w:r w:rsidRPr="00125382">
        <w:rPr>
          <w:rFonts w:ascii="Arial" w:eastAsiaTheme="minorHAnsi" w:hAnsi="Arial" w:cs="Arial"/>
          <w:sz w:val="22"/>
          <w:szCs w:val="22"/>
          <w:lang w:eastAsia="en-US"/>
        </w:rPr>
        <w:t>nomina per l’anno 202</w:t>
      </w:r>
      <w:r w:rsidR="00E7123F" w:rsidRPr="00125382">
        <w:rPr>
          <w:rFonts w:ascii="Arial" w:eastAsiaTheme="minorHAnsi" w:hAnsi="Arial" w:cs="Arial"/>
          <w:sz w:val="22"/>
          <w:szCs w:val="22"/>
          <w:lang w:eastAsia="en-US"/>
        </w:rPr>
        <w:t>5</w:t>
      </w:r>
      <w:r w:rsidRPr="00125382">
        <w:rPr>
          <w:rFonts w:ascii="Arial" w:eastAsiaTheme="minorHAnsi" w:hAnsi="Arial" w:cs="Arial"/>
          <w:sz w:val="22"/>
          <w:szCs w:val="22"/>
          <w:lang w:eastAsia="en-US"/>
        </w:rPr>
        <w:t xml:space="preserve"> del Responsabile Unico </w:t>
      </w:r>
      <w:r w:rsidR="004E5D0E" w:rsidRPr="00125382">
        <w:rPr>
          <w:rFonts w:ascii="Arial" w:eastAsiaTheme="minorHAnsi" w:hAnsi="Arial" w:cs="Arial"/>
          <w:sz w:val="22"/>
          <w:szCs w:val="22"/>
          <w:lang w:eastAsia="en-US"/>
        </w:rPr>
        <w:t>progetto</w:t>
      </w:r>
      <w:r w:rsidRPr="00125382">
        <w:rPr>
          <w:rFonts w:ascii="Arial" w:eastAsiaTheme="minorHAnsi" w:hAnsi="Arial" w:cs="Arial"/>
          <w:sz w:val="22"/>
          <w:szCs w:val="22"/>
          <w:lang w:eastAsia="en-US"/>
        </w:rPr>
        <w:t xml:space="preserve"> per le fasi della programmazione, progettazione, affidamento ed esecuzione in ordine alle procedure di acquisto di servizi e forniture di importo inferiore ad euro 40.000,00 oltre IVA, svolte nell'ambito del Centro Interdipartimentale di ricerca per i Beni Architettonici e Ambientali e per la Progettazione Urbana-BAP ed aventi ad oggetto le categorie merceologiche indicate nelle premesse</w:t>
      </w:r>
      <w:r w:rsidR="004E5D0E" w:rsidRPr="00125382">
        <w:rPr>
          <w:rFonts w:ascii="Arial" w:eastAsiaTheme="minorHAnsi" w:hAnsi="Arial" w:cs="Arial"/>
          <w:sz w:val="22"/>
          <w:szCs w:val="22"/>
          <w:lang w:eastAsia="en-US"/>
        </w:rPr>
        <w:t xml:space="preserve"> del medesimo decreto</w:t>
      </w:r>
      <w:r w:rsidRPr="00125382">
        <w:rPr>
          <w:rFonts w:ascii="Arial" w:eastAsiaTheme="minorHAnsi" w:hAnsi="Arial" w:cs="Arial"/>
          <w:sz w:val="22"/>
          <w:szCs w:val="22"/>
          <w:lang w:eastAsia="en-US"/>
        </w:rPr>
        <w:t>.</w:t>
      </w:r>
    </w:p>
    <w:p w14:paraId="42CC6097" w14:textId="1DF444D8" w:rsidR="003E5C50" w:rsidRPr="00125382" w:rsidRDefault="00D46A54" w:rsidP="001D07EF">
      <w:pPr>
        <w:pStyle w:val="Titolo4"/>
        <w:rPr>
          <w:rFonts w:ascii="Arial" w:hAnsi="Arial" w:cs="Arial"/>
          <w:sz w:val="22"/>
          <w:szCs w:val="22"/>
        </w:rPr>
      </w:pPr>
      <w:r w:rsidRPr="00125382">
        <w:rPr>
          <w:rFonts w:ascii="Arial" w:hAnsi="Arial" w:cs="Arial"/>
          <w:color w:val="0C0C0F"/>
          <w:sz w:val="22"/>
          <w:szCs w:val="22"/>
        </w:rPr>
        <w:t>VIST</w:t>
      </w:r>
      <w:r w:rsidR="000073C6" w:rsidRPr="00125382">
        <w:rPr>
          <w:rFonts w:ascii="Arial" w:hAnsi="Arial" w:cs="Arial"/>
          <w:color w:val="0C0C0F"/>
          <w:sz w:val="22"/>
          <w:szCs w:val="22"/>
        </w:rPr>
        <w:t>A</w:t>
      </w:r>
      <w:r w:rsidR="00FF45B3" w:rsidRPr="00125382">
        <w:rPr>
          <w:rFonts w:ascii="Arial" w:hAnsi="Arial" w:cs="Arial"/>
          <w:color w:val="0C0C0F"/>
          <w:sz w:val="22"/>
          <w:szCs w:val="22"/>
        </w:rPr>
        <w:tab/>
      </w:r>
      <w:r w:rsidR="00C158E1" w:rsidRPr="00125382">
        <w:rPr>
          <w:rFonts w:ascii="Arial" w:hAnsi="Arial" w:cs="Arial"/>
          <w:color w:val="0C0C0F"/>
          <w:sz w:val="22"/>
          <w:szCs w:val="22"/>
        </w:rPr>
        <w:tab/>
      </w:r>
      <w:r w:rsidR="00C158E1" w:rsidRPr="00125382">
        <w:rPr>
          <w:rFonts w:ascii="Arial" w:hAnsi="Arial" w:cs="Arial"/>
          <w:sz w:val="22"/>
          <w:szCs w:val="22"/>
        </w:rPr>
        <w:t xml:space="preserve">la richiesta avanzata in data </w:t>
      </w:r>
      <w:r w:rsidR="007A1C16" w:rsidRPr="00125382">
        <w:rPr>
          <w:rFonts w:ascii="Arial" w:hAnsi="Arial" w:cs="Arial"/>
          <w:sz w:val="22"/>
          <w:szCs w:val="22"/>
        </w:rPr>
        <w:t>18</w:t>
      </w:r>
      <w:r w:rsidR="009E6720" w:rsidRPr="00125382">
        <w:rPr>
          <w:rFonts w:ascii="Arial" w:hAnsi="Arial" w:cs="Arial"/>
          <w:sz w:val="22"/>
          <w:szCs w:val="22"/>
        </w:rPr>
        <w:t>/0</w:t>
      </w:r>
      <w:r w:rsidR="007A1C16" w:rsidRPr="00125382">
        <w:rPr>
          <w:rFonts w:ascii="Arial" w:hAnsi="Arial" w:cs="Arial"/>
          <w:sz w:val="22"/>
          <w:szCs w:val="22"/>
        </w:rPr>
        <w:t>4</w:t>
      </w:r>
      <w:r w:rsidR="009E6720" w:rsidRPr="00125382">
        <w:rPr>
          <w:rFonts w:ascii="Arial" w:hAnsi="Arial" w:cs="Arial"/>
          <w:sz w:val="22"/>
          <w:szCs w:val="22"/>
        </w:rPr>
        <w:t>/20</w:t>
      </w:r>
      <w:r w:rsidR="008A1D6C" w:rsidRPr="00125382">
        <w:rPr>
          <w:rFonts w:ascii="Arial" w:hAnsi="Arial" w:cs="Arial"/>
          <w:sz w:val="22"/>
          <w:szCs w:val="22"/>
        </w:rPr>
        <w:t>25</w:t>
      </w:r>
      <w:r w:rsidR="00C158E1" w:rsidRPr="00125382">
        <w:rPr>
          <w:rFonts w:ascii="Arial" w:hAnsi="Arial" w:cs="Arial"/>
          <w:sz w:val="22"/>
          <w:szCs w:val="22"/>
        </w:rPr>
        <w:t xml:space="preserve"> d</w:t>
      </w:r>
      <w:r w:rsidR="008A1D6C" w:rsidRPr="00125382">
        <w:rPr>
          <w:rFonts w:ascii="Arial" w:hAnsi="Arial" w:cs="Arial"/>
          <w:sz w:val="22"/>
          <w:szCs w:val="22"/>
        </w:rPr>
        <w:t>a</w:t>
      </w:r>
      <w:r w:rsidR="00C158E1" w:rsidRPr="00125382">
        <w:rPr>
          <w:rFonts w:ascii="Arial" w:hAnsi="Arial" w:cs="Arial"/>
          <w:sz w:val="22"/>
          <w:szCs w:val="22"/>
        </w:rPr>
        <w:t>l</w:t>
      </w:r>
      <w:r w:rsidR="007A1C16" w:rsidRPr="00125382">
        <w:rPr>
          <w:rFonts w:ascii="Arial" w:hAnsi="Arial" w:cs="Arial"/>
          <w:sz w:val="22"/>
          <w:szCs w:val="22"/>
        </w:rPr>
        <w:t>la Prof. Gemma Belli</w:t>
      </w:r>
      <w:r w:rsidR="00C158E1" w:rsidRPr="00125382">
        <w:rPr>
          <w:rFonts w:ascii="Arial" w:hAnsi="Arial" w:cs="Arial"/>
          <w:sz w:val="22"/>
          <w:szCs w:val="22"/>
        </w:rPr>
        <w:t xml:space="preserve">, </w:t>
      </w:r>
      <w:r w:rsidR="003E5C50" w:rsidRPr="00125382">
        <w:rPr>
          <w:rFonts w:ascii="Arial" w:hAnsi="Arial" w:cs="Arial"/>
          <w:sz w:val="22"/>
          <w:szCs w:val="22"/>
        </w:rPr>
        <w:t xml:space="preserve">relativa </w:t>
      </w:r>
      <w:r w:rsidR="006D2F42" w:rsidRPr="00125382">
        <w:rPr>
          <w:rFonts w:ascii="Arial" w:hAnsi="Arial" w:cs="Arial"/>
          <w:sz w:val="22"/>
          <w:szCs w:val="22"/>
        </w:rPr>
        <w:t xml:space="preserve">all’organizzazione di </w:t>
      </w:r>
      <w:r w:rsidR="003E5C50" w:rsidRPr="00125382">
        <w:rPr>
          <w:rFonts w:ascii="Arial" w:hAnsi="Arial" w:cs="Arial"/>
          <w:sz w:val="22"/>
          <w:szCs w:val="22"/>
        </w:rPr>
        <w:t xml:space="preserve">una mostra </w:t>
      </w:r>
      <w:r w:rsidR="007E4289" w:rsidRPr="00125382">
        <w:rPr>
          <w:rFonts w:ascii="Arial" w:hAnsi="Arial" w:cs="Arial"/>
          <w:sz w:val="22"/>
          <w:szCs w:val="22"/>
        </w:rPr>
        <w:t>e relativo</w:t>
      </w:r>
      <w:r w:rsidR="003E5C50" w:rsidRPr="00125382">
        <w:rPr>
          <w:rFonts w:ascii="Arial" w:hAnsi="Arial" w:cs="Arial"/>
          <w:sz w:val="22"/>
          <w:szCs w:val="22"/>
        </w:rPr>
        <w:t xml:space="preserve"> convegno di</w:t>
      </w:r>
      <w:r w:rsidR="006D2F42" w:rsidRPr="00125382">
        <w:rPr>
          <w:rFonts w:ascii="Arial" w:hAnsi="Arial" w:cs="Arial"/>
          <w:sz w:val="22"/>
          <w:szCs w:val="22"/>
        </w:rPr>
        <w:t xml:space="preserve"> </w:t>
      </w:r>
      <w:r w:rsidR="003E5C50" w:rsidRPr="00125382">
        <w:rPr>
          <w:rFonts w:ascii="Arial" w:hAnsi="Arial" w:cs="Arial"/>
          <w:sz w:val="22"/>
          <w:szCs w:val="22"/>
        </w:rPr>
        <w:t>apertura dedicati alla "Vita nominale della casa sociale"</w:t>
      </w:r>
      <w:r w:rsidR="008139A2" w:rsidRPr="00125382">
        <w:rPr>
          <w:rFonts w:ascii="Arial" w:hAnsi="Arial" w:cs="Arial"/>
          <w:sz w:val="22"/>
          <w:szCs w:val="22"/>
        </w:rPr>
        <w:t xml:space="preserve">, per il quale si richiede </w:t>
      </w:r>
      <w:r w:rsidR="008139A2" w:rsidRPr="00125382">
        <w:rPr>
          <w:rFonts w:ascii="Arial" w:hAnsi="Arial" w:cs="Arial"/>
          <w:sz w:val="22"/>
          <w:szCs w:val="22"/>
        </w:rPr>
        <w:t xml:space="preserve">di organizzare </w:t>
      </w:r>
      <w:r w:rsidR="00837C78" w:rsidRPr="00125382">
        <w:rPr>
          <w:rFonts w:ascii="Arial" w:hAnsi="Arial" w:cs="Arial"/>
          <w:sz w:val="22"/>
          <w:szCs w:val="22"/>
        </w:rPr>
        <w:t>l’</w:t>
      </w:r>
      <w:r w:rsidR="008139A2" w:rsidRPr="00125382">
        <w:rPr>
          <w:rFonts w:ascii="Arial" w:hAnsi="Arial" w:cs="Arial"/>
          <w:sz w:val="22"/>
          <w:szCs w:val="22"/>
        </w:rPr>
        <w:t xml:space="preserve">ospitalità </w:t>
      </w:r>
      <w:r w:rsidR="00837C78" w:rsidRPr="00125382">
        <w:rPr>
          <w:rFonts w:ascii="Arial" w:hAnsi="Arial" w:cs="Arial"/>
          <w:sz w:val="22"/>
          <w:szCs w:val="22"/>
        </w:rPr>
        <w:t xml:space="preserve">di alcuni relatori </w:t>
      </w:r>
      <w:r w:rsidR="008139A2" w:rsidRPr="00125382">
        <w:rPr>
          <w:rFonts w:ascii="Arial" w:hAnsi="Arial" w:cs="Arial"/>
          <w:sz w:val="22"/>
          <w:szCs w:val="22"/>
        </w:rPr>
        <w:t>in un hotel prossimo al Palazzo Gravina, sede del convegno</w:t>
      </w:r>
      <w:r w:rsidR="008139A2" w:rsidRPr="00125382">
        <w:rPr>
          <w:rFonts w:ascii="Arial" w:hAnsi="Arial" w:cs="Arial"/>
          <w:sz w:val="22"/>
          <w:szCs w:val="22"/>
        </w:rPr>
        <w:t xml:space="preserve"> </w:t>
      </w:r>
      <w:r w:rsidR="008139A2" w:rsidRPr="00125382">
        <w:rPr>
          <w:rFonts w:ascii="Arial" w:hAnsi="Arial" w:cs="Arial"/>
          <w:sz w:val="22"/>
          <w:szCs w:val="22"/>
        </w:rPr>
        <w:t>che avrà luogo il 6 e 7 maggio</w:t>
      </w:r>
      <w:r w:rsidR="008139A2" w:rsidRPr="00125382">
        <w:rPr>
          <w:rFonts w:ascii="Arial" w:hAnsi="Arial" w:cs="Arial"/>
          <w:sz w:val="22"/>
          <w:szCs w:val="22"/>
        </w:rPr>
        <w:t>.</w:t>
      </w:r>
    </w:p>
    <w:p w14:paraId="1715F28A" w14:textId="77777777" w:rsidR="008F6FD1" w:rsidRPr="00125382" w:rsidRDefault="008F6FD1" w:rsidP="008F6FD1">
      <w:pPr>
        <w:rPr>
          <w:rFonts w:ascii="Arial" w:hAnsi="Arial" w:cs="Arial"/>
          <w:sz w:val="22"/>
          <w:szCs w:val="22"/>
        </w:rPr>
      </w:pPr>
    </w:p>
    <w:p w14:paraId="26679E87" w14:textId="38CC165D" w:rsidR="008F6FD1" w:rsidRPr="00125382" w:rsidRDefault="008F6FD1" w:rsidP="008F6FD1">
      <w:pPr>
        <w:suppressAutoHyphens w:val="0"/>
        <w:autoSpaceDE w:val="0"/>
        <w:autoSpaceDN w:val="0"/>
        <w:adjustRightInd w:val="0"/>
        <w:jc w:val="both"/>
        <w:rPr>
          <w:rFonts w:ascii="Arial" w:hAnsi="Arial" w:cs="Arial"/>
          <w:sz w:val="22"/>
          <w:szCs w:val="22"/>
          <w:lang w:eastAsia="it-IT"/>
        </w:rPr>
      </w:pPr>
      <w:r w:rsidRPr="00125382">
        <w:rPr>
          <w:rFonts w:ascii="Arial" w:hAnsi="Arial" w:cs="Arial"/>
          <w:sz w:val="22"/>
          <w:szCs w:val="22"/>
        </w:rPr>
        <w:t>CONSIDERATO</w:t>
      </w:r>
      <w:r w:rsidRPr="00125382">
        <w:rPr>
          <w:rFonts w:ascii="Arial" w:hAnsi="Arial" w:cs="Arial"/>
          <w:sz w:val="22"/>
          <w:szCs w:val="22"/>
        </w:rPr>
        <w:tab/>
        <w:t xml:space="preserve">che è </w:t>
      </w:r>
      <w:r w:rsidR="00FE0875" w:rsidRPr="00125382">
        <w:rPr>
          <w:rFonts w:ascii="Arial" w:hAnsi="Arial" w:cs="Arial"/>
          <w:sz w:val="22"/>
          <w:szCs w:val="22"/>
        </w:rPr>
        <w:t xml:space="preserve">di particolare </w:t>
      </w:r>
      <w:r w:rsidRPr="00125382">
        <w:rPr>
          <w:rFonts w:ascii="Arial" w:hAnsi="Arial" w:cs="Arial"/>
          <w:sz w:val="22"/>
          <w:szCs w:val="22"/>
        </w:rPr>
        <w:t xml:space="preserve">interesse dell’amministrazione </w:t>
      </w:r>
      <w:bookmarkStart w:id="0" w:name="_Hlk90898313"/>
      <w:r w:rsidR="00FE0875" w:rsidRPr="00125382">
        <w:rPr>
          <w:rFonts w:ascii="Arial" w:hAnsi="Arial" w:cs="Arial"/>
          <w:sz w:val="22"/>
          <w:szCs w:val="22"/>
        </w:rPr>
        <w:t>la riuscita del convegno suddetto</w:t>
      </w:r>
      <w:r w:rsidRPr="00125382">
        <w:rPr>
          <w:rFonts w:ascii="Arial" w:hAnsi="Arial" w:cs="Arial"/>
          <w:sz w:val="22"/>
          <w:szCs w:val="22"/>
          <w:lang w:eastAsia="it-IT"/>
        </w:rPr>
        <w:t>;</w:t>
      </w:r>
    </w:p>
    <w:p w14:paraId="703972CA" w14:textId="77777777" w:rsidR="008F6FD1" w:rsidRPr="00125382" w:rsidRDefault="008F6FD1" w:rsidP="008F6FD1">
      <w:pPr>
        <w:suppressAutoHyphens w:val="0"/>
        <w:autoSpaceDE w:val="0"/>
        <w:autoSpaceDN w:val="0"/>
        <w:adjustRightInd w:val="0"/>
        <w:jc w:val="both"/>
        <w:rPr>
          <w:rFonts w:ascii="Arial" w:hAnsi="Arial" w:cs="Arial"/>
          <w:sz w:val="22"/>
          <w:szCs w:val="22"/>
        </w:rPr>
      </w:pPr>
    </w:p>
    <w:p w14:paraId="66F58FBD" w14:textId="77777777" w:rsidR="008F6FD1" w:rsidRPr="00125382" w:rsidRDefault="008F6FD1" w:rsidP="008F6FD1">
      <w:pPr>
        <w:ind w:left="2124" w:right="707" w:hanging="2124"/>
        <w:jc w:val="both"/>
        <w:rPr>
          <w:rFonts w:ascii="Arial" w:hAnsi="Arial" w:cs="Arial"/>
          <w:sz w:val="22"/>
          <w:szCs w:val="22"/>
        </w:rPr>
      </w:pPr>
    </w:p>
    <w:p w14:paraId="75983646" w14:textId="10ABE2F8" w:rsidR="008F6FD1" w:rsidRPr="00125382" w:rsidRDefault="008F6FD1" w:rsidP="008F6FD1">
      <w:pPr>
        <w:ind w:left="2124" w:right="707" w:hanging="2124"/>
        <w:jc w:val="both"/>
        <w:rPr>
          <w:rFonts w:ascii="Arial" w:eastAsia="Calibri" w:hAnsi="Arial" w:cs="Arial"/>
          <w:sz w:val="22"/>
          <w:szCs w:val="22"/>
          <w:lang w:eastAsia="en-US"/>
        </w:rPr>
      </w:pPr>
      <w:r w:rsidRPr="00125382">
        <w:rPr>
          <w:rFonts w:ascii="Arial" w:hAnsi="Arial" w:cs="Arial"/>
          <w:sz w:val="22"/>
          <w:szCs w:val="22"/>
        </w:rPr>
        <w:t>VISTO</w:t>
      </w:r>
      <w:r w:rsidRPr="00125382">
        <w:rPr>
          <w:rFonts w:ascii="Arial" w:hAnsi="Arial" w:cs="Arial"/>
          <w:sz w:val="22"/>
          <w:szCs w:val="22"/>
        </w:rPr>
        <w:tab/>
        <w:t>che il BAP ha a disposizione le necessarie risorse economiche, progetto “</w:t>
      </w:r>
      <w:r w:rsidR="00671EBD" w:rsidRPr="00125382">
        <w:rPr>
          <w:rFonts w:ascii="Arial" w:hAnsi="Arial" w:cs="Arial"/>
          <w:sz w:val="22"/>
          <w:szCs w:val="22"/>
        </w:rPr>
        <w:t>RIASSEGNAZIONE ECONOMIE CDA N.40 DEL 30.06.2021</w:t>
      </w:r>
      <w:r w:rsidRPr="00125382">
        <w:rPr>
          <w:rFonts w:ascii="Arial" w:hAnsi="Arial" w:cs="Arial"/>
          <w:sz w:val="22"/>
          <w:szCs w:val="22"/>
        </w:rPr>
        <w:t>”;</w:t>
      </w:r>
    </w:p>
    <w:bookmarkEnd w:id="0"/>
    <w:p w14:paraId="4B841D5F" w14:textId="77777777" w:rsidR="008F6FD1" w:rsidRPr="00125382" w:rsidRDefault="008F6FD1" w:rsidP="008F6FD1">
      <w:pPr>
        <w:rPr>
          <w:rFonts w:ascii="Arial" w:hAnsi="Arial" w:cs="Arial"/>
          <w:sz w:val="22"/>
          <w:szCs w:val="22"/>
        </w:rPr>
      </w:pPr>
    </w:p>
    <w:p w14:paraId="171E30B6" w14:textId="77777777" w:rsidR="00C10DE4" w:rsidRPr="00125382" w:rsidRDefault="00C10DE4" w:rsidP="00C10DE4">
      <w:pPr>
        <w:jc w:val="both"/>
        <w:rPr>
          <w:rFonts w:ascii="Arial" w:hAnsi="Arial" w:cs="Arial"/>
          <w:sz w:val="22"/>
          <w:szCs w:val="22"/>
        </w:rPr>
      </w:pPr>
    </w:p>
    <w:p w14:paraId="7C3F61CC" w14:textId="623C31D4" w:rsidR="00C10DE4" w:rsidRPr="00125382" w:rsidRDefault="00C10DE4" w:rsidP="00C10DE4">
      <w:pPr>
        <w:jc w:val="both"/>
        <w:rPr>
          <w:rFonts w:ascii="Arial" w:hAnsi="Arial" w:cs="Arial"/>
          <w:sz w:val="22"/>
          <w:szCs w:val="22"/>
        </w:rPr>
      </w:pPr>
      <w:r w:rsidRPr="00125382">
        <w:rPr>
          <w:rFonts w:ascii="Arial" w:hAnsi="Arial" w:cs="Arial"/>
          <w:sz w:val="22"/>
          <w:szCs w:val="22"/>
        </w:rPr>
        <w:t xml:space="preserve">DATO </w:t>
      </w:r>
      <w:r w:rsidR="007C1538" w:rsidRPr="00125382">
        <w:rPr>
          <w:rFonts w:ascii="Arial" w:hAnsi="Arial" w:cs="Arial"/>
          <w:sz w:val="22"/>
          <w:szCs w:val="22"/>
        </w:rPr>
        <w:t>ATTO, pertanto</w:t>
      </w:r>
      <w:r w:rsidRPr="00125382">
        <w:rPr>
          <w:rFonts w:ascii="Arial" w:hAnsi="Arial" w:cs="Arial"/>
          <w:sz w:val="22"/>
          <w:szCs w:val="22"/>
        </w:rPr>
        <w:t>, della necessità di affidare la fornitura di cui si necessita avente caratteristiche tecniche idonee a soddisfare le specifiche esigenze per cui si procede;</w:t>
      </w:r>
    </w:p>
    <w:p w14:paraId="2697CB58" w14:textId="77777777" w:rsidR="00C10DE4" w:rsidRPr="00125382" w:rsidRDefault="00C10DE4" w:rsidP="00C10DE4">
      <w:pPr>
        <w:jc w:val="both"/>
        <w:rPr>
          <w:rFonts w:ascii="Arial" w:hAnsi="Arial" w:cs="Arial"/>
          <w:sz w:val="22"/>
          <w:szCs w:val="22"/>
        </w:rPr>
      </w:pPr>
    </w:p>
    <w:p w14:paraId="2860A8BD" w14:textId="77777777" w:rsidR="00C10DE4" w:rsidRPr="00125382" w:rsidRDefault="00C10DE4" w:rsidP="00C10DE4">
      <w:pPr>
        <w:jc w:val="both"/>
        <w:rPr>
          <w:rFonts w:ascii="Arial" w:hAnsi="Arial" w:cs="Arial"/>
          <w:sz w:val="22"/>
          <w:szCs w:val="22"/>
        </w:rPr>
      </w:pPr>
      <w:r w:rsidRPr="00125382">
        <w:rPr>
          <w:rFonts w:ascii="Arial" w:hAnsi="Arial" w:cs="Arial"/>
          <w:sz w:val="22"/>
          <w:szCs w:val="22"/>
        </w:rPr>
        <w:t>DATO ATTO</w:t>
      </w:r>
      <w:r w:rsidRPr="00125382">
        <w:rPr>
          <w:rFonts w:ascii="Arial" w:hAnsi="Arial" w:cs="Arial"/>
          <w:sz w:val="22"/>
          <w:szCs w:val="22"/>
        </w:rPr>
        <w:tab/>
        <w:t xml:space="preserve"> </w:t>
      </w:r>
      <w:r w:rsidRPr="00125382">
        <w:rPr>
          <w:rFonts w:ascii="Arial" w:hAnsi="Arial" w:cs="Arial"/>
          <w:sz w:val="22"/>
          <w:szCs w:val="22"/>
        </w:rPr>
        <w:tab/>
        <w:t>della non esistenza di Convenzioni Consip attive in merito alla tipologia della fornitura suddetta;</w:t>
      </w:r>
    </w:p>
    <w:p w14:paraId="1F36363A" w14:textId="77777777" w:rsidR="00C10DE4" w:rsidRPr="00125382" w:rsidRDefault="00C10DE4" w:rsidP="00C10DE4">
      <w:pPr>
        <w:jc w:val="both"/>
        <w:rPr>
          <w:rFonts w:ascii="Arial" w:hAnsi="Arial" w:cs="Arial"/>
          <w:sz w:val="22"/>
          <w:szCs w:val="22"/>
        </w:rPr>
      </w:pPr>
    </w:p>
    <w:p w14:paraId="5C9B76C3" w14:textId="0746B80D" w:rsidR="00C10DE4" w:rsidRPr="00125382" w:rsidRDefault="00C10DE4" w:rsidP="00C10DE4">
      <w:pPr>
        <w:jc w:val="both"/>
        <w:rPr>
          <w:rFonts w:ascii="Arial" w:hAnsi="Arial" w:cs="Arial"/>
          <w:sz w:val="22"/>
          <w:szCs w:val="22"/>
        </w:rPr>
      </w:pPr>
      <w:r w:rsidRPr="00125382">
        <w:rPr>
          <w:rFonts w:ascii="Arial" w:hAnsi="Arial" w:cs="Arial"/>
          <w:sz w:val="22"/>
          <w:szCs w:val="22"/>
        </w:rPr>
        <w:lastRenderedPageBreak/>
        <w:t>CONSIDERATO</w:t>
      </w:r>
      <w:r w:rsidRPr="00125382">
        <w:rPr>
          <w:rFonts w:ascii="Arial" w:hAnsi="Arial" w:cs="Arial"/>
          <w:sz w:val="22"/>
          <w:szCs w:val="22"/>
        </w:rPr>
        <w:tab/>
      </w:r>
      <w:r w:rsidR="00D82866" w:rsidRPr="00125382">
        <w:rPr>
          <w:rFonts w:ascii="Arial" w:hAnsi="Arial" w:cs="Arial"/>
          <w:sz w:val="22"/>
          <w:szCs w:val="22"/>
        </w:rPr>
        <w:t>a seguito dell’indagine effettuata</w:t>
      </w:r>
      <w:r w:rsidR="00591235">
        <w:rPr>
          <w:rFonts w:ascii="Arial" w:hAnsi="Arial" w:cs="Arial"/>
          <w:sz w:val="22"/>
          <w:szCs w:val="22"/>
        </w:rPr>
        <w:t xml:space="preserve"> dal RUP </w:t>
      </w:r>
      <w:r w:rsidR="00D82866" w:rsidRPr="00125382">
        <w:rPr>
          <w:rFonts w:ascii="Arial" w:hAnsi="Arial" w:cs="Arial"/>
          <w:sz w:val="22"/>
          <w:szCs w:val="22"/>
        </w:rPr>
        <w:t xml:space="preserve"> </w:t>
      </w:r>
      <w:r w:rsidR="00543995" w:rsidRPr="00125382">
        <w:rPr>
          <w:rFonts w:ascii="Arial" w:hAnsi="Arial" w:cs="Arial"/>
          <w:sz w:val="22"/>
          <w:szCs w:val="22"/>
        </w:rPr>
        <w:t xml:space="preserve">su servizio analogo offerto da altri operatori economici sul </w:t>
      </w:r>
      <w:r w:rsidR="00C9286B" w:rsidRPr="00125382">
        <w:rPr>
          <w:rFonts w:ascii="Arial" w:hAnsi="Arial" w:cs="Arial"/>
          <w:sz w:val="22"/>
          <w:szCs w:val="22"/>
        </w:rPr>
        <w:t xml:space="preserve">territorio, la </w:t>
      </w:r>
      <w:r w:rsidR="00173C67" w:rsidRPr="00125382">
        <w:rPr>
          <w:rFonts w:ascii="Arial" w:hAnsi="Arial" w:cs="Arial"/>
          <w:sz w:val="22"/>
          <w:szCs w:val="22"/>
        </w:rPr>
        <w:t>ditta Grand</w:t>
      </w:r>
      <w:r w:rsidR="00C9286B" w:rsidRPr="00125382">
        <w:rPr>
          <w:rFonts w:ascii="Arial" w:hAnsi="Arial" w:cs="Arial"/>
          <w:sz w:val="22"/>
          <w:szCs w:val="22"/>
        </w:rPr>
        <w:t xml:space="preserve"> Tour s.r.l. </w:t>
      </w:r>
      <w:r w:rsidR="00DE5E5C" w:rsidRPr="00125382">
        <w:rPr>
          <w:rFonts w:ascii="Arial" w:hAnsi="Arial" w:cs="Arial"/>
          <w:sz w:val="22"/>
          <w:szCs w:val="22"/>
        </w:rPr>
        <w:t>– Hotel Naples-</w:t>
      </w:r>
      <w:r w:rsidR="00E6290F" w:rsidRPr="00125382">
        <w:rPr>
          <w:rFonts w:ascii="Arial" w:hAnsi="Arial" w:cs="Arial"/>
          <w:sz w:val="22"/>
          <w:szCs w:val="22"/>
        </w:rPr>
        <w:t xml:space="preserve">richiede un prezzo congruo, pari ad euro 150,00 </w:t>
      </w:r>
      <w:r w:rsidR="00A34F30" w:rsidRPr="00125382">
        <w:rPr>
          <w:rFonts w:ascii="Arial" w:hAnsi="Arial" w:cs="Arial"/>
          <w:sz w:val="22"/>
          <w:szCs w:val="22"/>
        </w:rPr>
        <w:t>iva compresa a notte per ciascun relatore</w:t>
      </w:r>
      <w:r w:rsidRPr="00125382">
        <w:rPr>
          <w:rFonts w:ascii="Arial" w:hAnsi="Arial" w:cs="Arial"/>
          <w:sz w:val="22"/>
          <w:szCs w:val="22"/>
        </w:rPr>
        <w:t>;</w:t>
      </w:r>
    </w:p>
    <w:p w14:paraId="532804C2" w14:textId="77777777" w:rsidR="00C10DE4" w:rsidRPr="00125382" w:rsidRDefault="00C10DE4" w:rsidP="00C10DE4">
      <w:pPr>
        <w:jc w:val="both"/>
        <w:rPr>
          <w:rFonts w:ascii="Arial" w:hAnsi="Arial" w:cs="Arial"/>
          <w:sz w:val="22"/>
          <w:szCs w:val="22"/>
        </w:rPr>
      </w:pPr>
    </w:p>
    <w:p w14:paraId="414B7239" w14:textId="77777777" w:rsidR="00C10DE4" w:rsidRPr="00125382" w:rsidRDefault="00C10DE4" w:rsidP="00C10DE4">
      <w:pPr>
        <w:ind w:left="1416" w:hanging="1416"/>
        <w:jc w:val="both"/>
        <w:rPr>
          <w:rFonts w:ascii="Arial" w:hAnsi="Arial" w:cs="Arial"/>
          <w:sz w:val="22"/>
          <w:szCs w:val="22"/>
        </w:rPr>
      </w:pPr>
      <w:r w:rsidRPr="00125382">
        <w:rPr>
          <w:rFonts w:ascii="Arial" w:hAnsi="Arial" w:cs="Arial"/>
          <w:sz w:val="22"/>
          <w:szCs w:val="22"/>
        </w:rPr>
        <w:t>VISTO</w:t>
      </w:r>
      <w:r w:rsidRPr="00125382">
        <w:rPr>
          <w:rFonts w:ascii="Arial" w:hAnsi="Arial" w:cs="Arial"/>
          <w:sz w:val="22"/>
          <w:szCs w:val="22"/>
        </w:rPr>
        <w:tab/>
        <w:t xml:space="preserve">il parere favorevole all’acquisto di cui trattasi del responsabile del progetto, </w:t>
      </w:r>
    </w:p>
    <w:p w14:paraId="0669D631" w14:textId="77777777" w:rsidR="00C10DE4" w:rsidRPr="00125382" w:rsidRDefault="00C10DE4" w:rsidP="00C10DE4">
      <w:pPr>
        <w:ind w:left="1416" w:hanging="1416"/>
        <w:jc w:val="both"/>
        <w:rPr>
          <w:rFonts w:ascii="Arial" w:hAnsi="Arial" w:cs="Arial"/>
          <w:sz w:val="22"/>
          <w:szCs w:val="22"/>
        </w:rPr>
      </w:pPr>
      <w:r w:rsidRPr="00125382">
        <w:rPr>
          <w:rFonts w:ascii="Arial" w:hAnsi="Arial" w:cs="Arial"/>
          <w:sz w:val="22"/>
          <w:szCs w:val="22"/>
        </w:rPr>
        <w:t>Prof. Maglio;</w:t>
      </w:r>
    </w:p>
    <w:p w14:paraId="254AD558" w14:textId="77777777" w:rsidR="00C10DE4" w:rsidRPr="00125382" w:rsidRDefault="00C10DE4" w:rsidP="00C10DE4">
      <w:pPr>
        <w:jc w:val="both"/>
        <w:rPr>
          <w:rFonts w:ascii="Arial" w:hAnsi="Arial" w:cs="Arial"/>
          <w:sz w:val="22"/>
          <w:szCs w:val="22"/>
        </w:rPr>
      </w:pPr>
    </w:p>
    <w:p w14:paraId="4A6612A2" w14:textId="7A293265" w:rsidR="00C10DE4" w:rsidRPr="00125382" w:rsidRDefault="00C10DE4" w:rsidP="00C10DE4">
      <w:pPr>
        <w:ind w:left="1416" w:hanging="1416"/>
        <w:jc w:val="both"/>
        <w:rPr>
          <w:rFonts w:ascii="Arial" w:hAnsi="Arial" w:cs="Arial"/>
          <w:sz w:val="22"/>
          <w:szCs w:val="22"/>
        </w:rPr>
      </w:pPr>
      <w:r w:rsidRPr="00125382">
        <w:rPr>
          <w:rFonts w:ascii="Arial" w:hAnsi="Arial" w:cs="Arial"/>
          <w:sz w:val="22"/>
          <w:szCs w:val="22"/>
        </w:rPr>
        <w:t>CONSIDERATO</w:t>
      </w:r>
      <w:r w:rsidRPr="00125382">
        <w:rPr>
          <w:rFonts w:ascii="Arial" w:hAnsi="Arial" w:cs="Arial"/>
          <w:sz w:val="22"/>
          <w:szCs w:val="22"/>
        </w:rPr>
        <w:tab/>
        <w:t>che la prestazione offerta dall’operatore di cui sopra, per un importo</w:t>
      </w:r>
      <w:r w:rsidR="00EF08B9" w:rsidRPr="00125382">
        <w:rPr>
          <w:rFonts w:ascii="Arial" w:hAnsi="Arial" w:cs="Arial"/>
          <w:sz w:val="22"/>
          <w:szCs w:val="22"/>
        </w:rPr>
        <w:t xml:space="preserve"> </w:t>
      </w:r>
      <w:r w:rsidR="00F9565F" w:rsidRPr="00125382">
        <w:rPr>
          <w:rFonts w:ascii="Arial" w:hAnsi="Arial" w:cs="Arial"/>
          <w:sz w:val="22"/>
          <w:szCs w:val="22"/>
        </w:rPr>
        <w:t>complessivo di</w:t>
      </w:r>
      <w:r w:rsidRPr="00125382">
        <w:rPr>
          <w:rFonts w:ascii="Arial" w:hAnsi="Arial" w:cs="Arial"/>
          <w:sz w:val="22"/>
          <w:szCs w:val="22"/>
        </w:rPr>
        <w:t xml:space="preserve"> </w:t>
      </w:r>
      <w:r w:rsidR="002431FB" w:rsidRPr="00125382">
        <w:rPr>
          <w:rFonts w:ascii="Arial" w:hAnsi="Arial" w:cs="Arial"/>
          <w:sz w:val="22"/>
          <w:szCs w:val="22"/>
        </w:rPr>
        <w:t>€ 1.</w:t>
      </w:r>
      <w:r w:rsidR="00D81E81" w:rsidRPr="00125382">
        <w:rPr>
          <w:rFonts w:ascii="Arial" w:hAnsi="Arial" w:cs="Arial"/>
          <w:sz w:val="22"/>
          <w:szCs w:val="22"/>
        </w:rPr>
        <w:t>088</w:t>
      </w:r>
      <w:r w:rsidRPr="00125382">
        <w:rPr>
          <w:rFonts w:ascii="Arial" w:hAnsi="Arial" w:cs="Arial"/>
          <w:sz w:val="22"/>
          <w:szCs w:val="22"/>
        </w:rPr>
        <w:t>,</w:t>
      </w:r>
      <w:r w:rsidR="00D81E81" w:rsidRPr="00125382">
        <w:rPr>
          <w:rFonts w:ascii="Arial" w:hAnsi="Arial" w:cs="Arial"/>
          <w:sz w:val="22"/>
          <w:szCs w:val="22"/>
        </w:rPr>
        <w:t>5</w:t>
      </w:r>
      <w:r w:rsidRPr="00125382">
        <w:rPr>
          <w:rFonts w:ascii="Arial" w:hAnsi="Arial" w:cs="Arial"/>
          <w:sz w:val="22"/>
          <w:szCs w:val="22"/>
        </w:rPr>
        <w:t xml:space="preserve">0, </w:t>
      </w:r>
      <w:r w:rsidR="003D20AB" w:rsidRPr="00125382">
        <w:rPr>
          <w:rFonts w:ascii="Arial" w:hAnsi="Arial" w:cs="Arial"/>
          <w:sz w:val="22"/>
          <w:szCs w:val="22"/>
        </w:rPr>
        <w:t>IVA e tassa di soggiorno comprese</w:t>
      </w:r>
      <w:r w:rsidR="00C755D2" w:rsidRPr="00125382">
        <w:rPr>
          <w:rFonts w:ascii="Arial" w:hAnsi="Arial" w:cs="Arial"/>
          <w:sz w:val="22"/>
          <w:szCs w:val="22"/>
        </w:rPr>
        <w:t xml:space="preserve">, </w:t>
      </w:r>
      <w:r w:rsidRPr="00125382">
        <w:rPr>
          <w:rFonts w:ascii="Arial" w:hAnsi="Arial" w:cs="Arial"/>
          <w:sz w:val="22"/>
          <w:szCs w:val="22"/>
        </w:rPr>
        <w:t xml:space="preserve">come da preventivo del </w:t>
      </w:r>
      <w:r w:rsidR="00D81E81" w:rsidRPr="00125382">
        <w:rPr>
          <w:rFonts w:ascii="Arial" w:hAnsi="Arial" w:cs="Arial"/>
          <w:sz w:val="22"/>
          <w:szCs w:val="22"/>
        </w:rPr>
        <w:t>18</w:t>
      </w:r>
      <w:r w:rsidR="00632177" w:rsidRPr="00125382">
        <w:rPr>
          <w:rFonts w:ascii="Arial" w:hAnsi="Arial" w:cs="Arial"/>
          <w:sz w:val="22"/>
          <w:szCs w:val="22"/>
        </w:rPr>
        <w:t>/0</w:t>
      </w:r>
      <w:r w:rsidR="00D81E81" w:rsidRPr="00125382">
        <w:rPr>
          <w:rFonts w:ascii="Arial" w:hAnsi="Arial" w:cs="Arial"/>
          <w:sz w:val="22"/>
          <w:szCs w:val="22"/>
        </w:rPr>
        <w:t>4</w:t>
      </w:r>
      <w:r w:rsidR="00632177" w:rsidRPr="00125382">
        <w:rPr>
          <w:rFonts w:ascii="Arial" w:hAnsi="Arial" w:cs="Arial"/>
          <w:sz w:val="22"/>
          <w:szCs w:val="22"/>
        </w:rPr>
        <w:t>/2025</w:t>
      </w:r>
      <w:r w:rsidRPr="00125382">
        <w:rPr>
          <w:rFonts w:ascii="Arial" w:hAnsi="Arial" w:cs="Arial"/>
          <w:sz w:val="22"/>
          <w:szCs w:val="22"/>
        </w:rPr>
        <w:t>, risponde ai fabbisogni</w:t>
      </w:r>
      <w:r w:rsidR="003D20AB" w:rsidRPr="00125382">
        <w:rPr>
          <w:rFonts w:ascii="Arial" w:hAnsi="Arial" w:cs="Arial"/>
          <w:sz w:val="22"/>
          <w:szCs w:val="22"/>
        </w:rPr>
        <w:t xml:space="preserve"> </w:t>
      </w:r>
      <w:r w:rsidRPr="00125382">
        <w:rPr>
          <w:rFonts w:ascii="Arial" w:hAnsi="Arial" w:cs="Arial"/>
          <w:sz w:val="22"/>
          <w:szCs w:val="22"/>
        </w:rPr>
        <w:t>dell’Amministrazione;</w:t>
      </w:r>
    </w:p>
    <w:p w14:paraId="44E950B7" w14:textId="77777777" w:rsidR="00A66C66" w:rsidRPr="00125382" w:rsidRDefault="00A66C66" w:rsidP="00A66C66">
      <w:pPr>
        <w:rPr>
          <w:rFonts w:ascii="Arial" w:hAnsi="Arial" w:cs="Arial"/>
          <w:sz w:val="22"/>
          <w:szCs w:val="22"/>
        </w:rPr>
      </w:pPr>
    </w:p>
    <w:p w14:paraId="21B63ABA" w14:textId="7F3D3716" w:rsidR="004E5D0E" w:rsidRPr="00125382" w:rsidRDefault="00FF45B3" w:rsidP="009D7216">
      <w:pPr>
        <w:suppressAutoHyphens w:val="0"/>
        <w:spacing w:after="160" w:line="259" w:lineRule="auto"/>
        <w:ind w:left="1410" w:hanging="1410"/>
        <w:jc w:val="both"/>
        <w:rPr>
          <w:rFonts w:ascii="Arial" w:hAnsi="Arial" w:cs="Arial"/>
          <w:color w:val="0C0C0F"/>
          <w:sz w:val="22"/>
          <w:szCs w:val="22"/>
        </w:rPr>
      </w:pPr>
      <w:r w:rsidRPr="00125382">
        <w:rPr>
          <w:rFonts w:ascii="Arial" w:hAnsi="Arial" w:cs="Arial"/>
          <w:color w:val="0C0C0F"/>
          <w:sz w:val="22"/>
          <w:szCs w:val="22"/>
        </w:rPr>
        <w:t>RILEVATA</w:t>
      </w:r>
      <w:r w:rsidRPr="00125382">
        <w:rPr>
          <w:rFonts w:ascii="Arial" w:hAnsi="Arial" w:cs="Arial"/>
          <w:color w:val="0C0C0F"/>
          <w:sz w:val="22"/>
          <w:szCs w:val="22"/>
        </w:rPr>
        <w:tab/>
        <w:t>l’esigenza di procedere all’affidamento della fornitura di cui sopra</w:t>
      </w:r>
      <w:r w:rsidR="004E5D0E" w:rsidRPr="00125382">
        <w:rPr>
          <w:rFonts w:ascii="Arial" w:hAnsi="Arial" w:cs="Arial"/>
          <w:color w:val="0C0C0F"/>
          <w:sz w:val="22"/>
          <w:szCs w:val="22"/>
        </w:rPr>
        <w:t>;</w:t>
      </w:r>
    </w:p>
    <w:p w14:paraId="2B33FB4C" w14:textId="20E720E0" w:rsidR="00B87D33" w:rsidRPr="00125382" w:rsidRDefault="00B87D33" w:rsidP="00C646FB">
      <w:pPr>
        <w:ind w:left="1410" w:hanging="1410"/>
        <w:jc w:val="both"/>
        <w:rPr>
          <w:rFonts w:ascii="Arial" w:hAnsi="Arial" w:cs="Arial"/>
          <w:sz w:val="22"/>
          <w:szCs w:val="22"/>
        </w:rPr>
      </w:pPr>
      <w:r w:rsidRPr="00125382">
        <w:rPr>
          <w:rFonts w:ascii="Arial" w:hAnsi="Arial" w:cs="Arial"/>
          <w:sz w:val="22"/>
          <w:szCs w:val="22"/>
        </w:rPr>
        <w:t>DATO ATTO</w:t>
      </w:r>
      <w:r w:rsidRPr="00125382">
        <w:rPr>
          <w:rFonts w:ascii="Arial" w:hAnsi="Arial" w:cs="Arial"/>
          <w:sz w:val="22"/>
          <w:szCs w:val="22"/>
        </w:rPr>
        <w:tab/>
        <w:t xml:space="preserve"> della non esistenza di Convenzioni Consip attive in merito alla tipologia della fornitura suddetta;</w:t>
      </w:r>
    </w:p>
    <w:p w14:paraId="112F2994" w14:textId="77777777" w:rsidR="00FF45B3" w:rsidRPr="00125382" w:rsidRDefault="00FF45B3" w:rsidP="009D7216">
      <w:pPr>
        <w:pStyle w:val="Nessunaspaziatura"/>
        <w:ind w:left="1440" w:hanging="1440"/>
        <w:jc w:val="both"/>
        <w:rPr>
          <w:rFonts w:ascii="Arial" w:hAnsi="Arial" w:cs="Arial"/>
          <w:color w:val="0C0C0F"/>
        </w:rPr>
      </w:pPr>
      <w:r w:rsidRPr="00125382">
        <w:rPr>
          <w:rFonts w:ascii="Arial" w:hAnsi="Arial" w:cs="Arial"/>
          <w:color w:val="0C0C0F"/>
        </w:rPr>
        <w:t>DATO ATTO</w:t>
      </w:r>
      <w:r w:rsidRPr="00125382">
        <w:rPr>
          <w:rFonts w:ascii="Arial" w:hAnsi="Arial" w:cs="Arial"/>
          <w:color w:val="0C0C0F"/>
        </w:rPr>
        <w:tab/>
        <w:t xml:space="preserve">che l’art. 17, comma 2, del </w:t>
      </w:r>
      <w:hyperlink r:id="rId9" w:history="1">
        <w:r w:rsidRPr="00125382">
          <w:rPr>
            <w:rStyle w:val="Collegamentoipertestuale"/>
            <w:rFonts w:ascii="Arial" w:hAnsi="Arial" w:cs="Arial"/>
            <w:sz w:val="22"/>
            <w:szCs w:val="22"/>
          </w:rPr>
          <w:t>d.lgs. 36/2023</w:t>
        </w:r>
      </w:hyperlink>
      <w:r w:rsidRPr="00125382">
        <w:rPr>
          <w:rFonts w:ascii="Arial" w:hAnsi="Arial" w:cs="Arial"/>
          <w:color w:val="0C0C0F"/>
        </w:rPr>
        <w:t xml:space="preserve"> prevede che, in caso di affidamento diretto, la decisione a contrarre individua l’oggetto, l’importo e il contraente, unitamente alle ragioni della sua scelta, ai requisiti di carattere generale e, se necessari, a quelli inerenti alla capacità economico-finanziaria e tecnico-professionale</w:t>
      </w:r>
    </w:p>
    <w:p w14:paraId="595AD78C" w14:textId="77777777" w:rsidR="00FF45B3" w:rsidRPr="00125382" w:rsidRDefault="00FF45B3" w:rsidP="009D7216">
      <w:pPr>
        <w:pStyle w:val="Nessunaspaziatura"/>
        <w:ind w:left="1440" w:hanging="1440"/>
        <w:jc w:val="both"/>
        <w:rPr>
          <w:rFonts w:ascii="Arial" w:hAnsi="Arial" w:cs="Arial"/>
          <w:color w:val="0C0C0F"/>
        </w:rPr>
      </w:pPr>
      <w:r w:rsidRPr="00125382">
        <w:rPr>
          <w:rFonts w:ascii="Arial" w:hAnsi="Arial" w:cs="Arial"/>
          <w:color w:val="0C0C0F"/>
        </w:rPr>
        <w:t>DATO ATTO</w:t>
      </w:r>
      <w:r w:rsidRPr="00125382">
        <w:rPr>
          <w:rFonts w:ascii="Arial" w:hAnsi="Arial" w:cs="Arial"/>
          <w:color w:val="0C0C0F"/>
        </w:rPr>
        <w:tab/>
        <w:t>che il presente procedimento è finalizzato alla stipulazione di un contratto per l’affidamento di che trattasi le cui caratteristiche essenziali sono qui riassunte:</w:t>
      </w:r>
    </w:p>
    <w:p w14:paraId="0D0C0C53" w14:textId="61ACF8D4" w:rsidR="00FF45B3" w:rsidRPr="00125382" w:rsidRDefault="006665B5" w:rsidP="009D7216">
      <w:pPr>
        <w:pStyle w:val="Nessunaspaziatura"/>
        <w:numPr>
          <w:ilvl w:val="0"/>
          <w:numId w:val="4"/>
        </w:numPr>
        <w:jc w:val="both"/>
        <w:rPr>
          <w:rFonts w:ascii="Arial" w:hAnsi="Arial" w:cs="Arial"/>
          <w:color w:val="0C0C0F"/>
        </w:rPr>
      </w:pPr>
      <w:r w:rsidRPr="00125382">
        <w:rPr>
          <w:rFonts w:ascii="Arial" w:hAnsi="Arial" w:cs="Arial"/>
          <w:color w:val="0C0C0F"/>
        </w:rPr>
        <w:t xml:space="preserve">Spese per </w:t>
      </w:r>
      <w:r w:rsidR="00C755D2" w:rsidRPr="00125382">
        <w:rPr>
          <w:rFonts w:ascii="Arial" w:hAnsi="Arial" w:cs="Arial"/>
          <w:color w:val="0C0C0F"/>
        </w:rPr>
        <w:t xml:space="preserve">pernottamento </w:t>
      </w:r>
      <w:r w:rsidR="007E170B" w:rsidRPr="00125382">
        <w:rPr>
          <w:rFonts w:ascii="Arial" w:hAnsi="Arial" w:cs="Arial"/>
          <w:color w:val="0C0C0F"/>
        </w:rPr>
        <w:t>alberghiero per relatori convegno organizzato dal BAP</w:t>
      </w:r>
      <w:r w:rsidR="00FF45B3" w:rsidRPr="00125382">
        <w:rPr>
          <w:rFonts w:ascii="Arial" w:hAnsi="Arial" w:cs="Arial"/>
          <w:color w:val="0C0C0F"/>
        </w:rPr>
        <w:t>;</w:t>
      </w:r>
    </w:p>
    <w:p w14:paraId="2241864D" w14:textId="1980C09E" w:rsidR="00FF45B3" w:rsidRPr="00125382" w:rsidRDefault="00FF45B3" w:rsidP="009D7216">
      <w:pPr>
        <w:pStyle w:val="Nessunaspaziatura"/>
        <w:numPr>
          <w:ilvl w:val="0"/>
          <w:numId w:val="4"/>
        </w:numPr>
        <w:jc w:val="both"/>
        <w:rPr>
          <w:rFonts w:ascii="Arial" w:hAnsi="Arial" w:cs="Arial"/>
          <w:color w:val="0C0C0F"/>
        </w:rPr>
      </w:pPr>
      <w:r w:rsidRPr="00125382">
        <w:rPr>
          <w:rFonts w:ascii="Arial" w:hAnsi="Arial" w:cs="Arial"/>
          <w:color w:val="0C0C0F"/>
        </w:rPr>
        <w:t xml:space="preserve">Importo del contratto: </w:t>
      </w:r>
      <w:r w:rsidR="006665B5" w:rsidRPr="00125382">
        <w:rPr>
          <w:rFonts w:ascii="Arial" w:hAnsi="Arial" w:cs="Arial"/>
          <w:color w:val="0C0C0F"/>
        </w:rPr>
        <w:t>1.</w:t>
      </w:r>
      <w:r w:rsidR="007E170B" w:rsidRPr="00125382">
        <w:rPr>
          <w:rFonts w:ascii="Arial" w:hAnsi="Arial" w:cs="Arial"/>
          <w:color w:val="0C0C0F"/>
        </w:rPr>
        <w:t>088</w:t>
      </w:r>
      <w:r w:rsidR="009F0159" w:rsidRPr="00125382">
        <w:rPr>
          <w:rFonts w:ascii="Arial" w:hAnsi="Arial" w:cs="Arial"/>
          <w:color w:val="0C0C0F"/>
        </w:rPr>
        <w:t>,</w:t>
      </w:r>
      <w:r w:rsidR="007E170B" w:rsidRPr="00125382">
        <w:rPr>
          <w:rFonts w:ascii="Arial" w:hAnsi="Arial" w:cs="Arial"/>
          <w:color w:val="0C0C0F"/>
        </w:rPr>
        <w:t>5</w:t>
      </w:r>
      <w:r w:rsidR="009F0159" w:rsidRPr="00125382">
        <w:rPr>
          <w:rFonts w:ascii="Arial" w:hAnsi="Arial" w:cs="Arial"/>
          <w:color w:val="0C0C0F"/>
        </w:rPr>
        <w:t>0</w:t>
      </w:r>
      <w:r w:rsidR="00F5594E" w:rsidRPr="00125382">
        <w:rPr>
          <w:rFonts w:ascii="Arial" w:hAnsi="Arial" w:cs="Arial"/>
          <w:color w:val="0C0C0F"/>
        </w:rPr>
        <w:t xml:space="preserve">, </w:t>
      </w:r>
      <w:r w:rsidR="007E170B" w:rsidRPr="00125382">
        <w:rPr>
          <w:rFonts w:ascii="Arial" w:hAnsi="Arial" w:cs="Arial"/>
        </w:rPr>
        <w:t>IVA e tassa di soggiorno comprese</w:t>
      </w:r>
      <w:r w:rsidRPr="00125382">
        <w:rPr>
          <w:rFonts w:ascii="Arial" w:hAnsi="Arial" w:cs="Arial"/>
          <w:color w:val="0C0C0F"/>
        </w:rPr>
        <w:t>;</w:t>
      </w:r>
    </w:p>
    <w:p w14:paraId="46C9E9A6" w14:textId="77777777" w:rsidR="00FF45B3" w:rsidRPr="00125382" w:rsidRDefault="00FF45B3" w:rsidP="009D7216">
      <w:pPr>
        <w:pStyle w:val="Nessunaspaziatura"/>
        <w:numPr>
          <w:ilvl w:val="0"/>
          <w:numId w:val="4"/>
        </w:numPr>
        <w:jc w:val="both"/>
        <w:rPr>
          <w:rFonts w:ascii="Arial" w:hAnsi="Arial" w:cs="Arial"/>
          <w:color w:val="0C0C0F"/>
        </w:rPr>
      </w:pPr>
      <w:r w:rsidRPr="00125382">
        <w:rPr>
          <w:rFonts w:ascii="Arial" w:hAnsi="Arial" w:cs="Arial"/>
          <w:color w:val="0C0C0F"/>
        </w:rPr>
        <w:t>Forma del contratto: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B156F8D" w14:textId="77777777" w:rsidR="00FF45B3" w:rsidRPr="00125382" w:rsidRDefault="00FF45B3" w:rsidP="009D7216">
      <w:pPr>
        <w:pStyle w:val="Nessunaspaziatura"/>
        <w:numPr>
          <w:ilvl w:val="0"/>
          <w:numId w:val="4"/>
        </w:numPr>
        <w:jc w:val="both"/>
        <w:rPr>
          <w:rFonts w:ascii="Arial" w:hAnsi="Arial" w:cs="Arial"/>
          <w:color w:val="0C0C0F"/>
        </w:rPr>
      </w:pPr>
      <w:r w:rsidRPr="00125382">
        <w:rPr>
          <w:rFonts w:ascii="Arial" w:hAnsi="Arial" w:cs="Arial"/>
          <w:color w:val="0C0C0F"/>
        </w:rPr>
        <w:t>Modalità di scelta del contraente: affidamento diretto ai sensi dell’art. 50 del d.lgs. 36/2023;</w:t>
      </w:r>
    </w:p>
    <w:p w14:paraId="106563CB" w14:textId="77777777" w:rsidR="00FF45B3" w:rsidRPr="00125382" w:rsidRDefault="00FF45B3" w:rsidP="009D7216">
      <w:pPr>
        <w:pStyle w:val="Nessunaspaziatura"/>
        <w:numPr>
          <w:ilvl w:val="0"/>
          <w:numId w:val="4"/>
        </w:numPr>
        <w:jc w:val="both"/>
        <w:rPr>
          <w:rFonts w:ascii="Arial" w:hAnsi="Arial" w:cs="Arial"/>
          <w:color w:val="0C0C0F"/>
        </w:rPr>
      </w:pPr>
      <w:r w:rsidRPr="00125382">
        <w:rPr>
          <w:rFonts w:ascii="Arial" w:hAnsi="Arial" w:cs="Arial"/>
          <w:color w:val="0C0C0F"/>
        </w:rPr>
        <w:t>Clausole ritenute essenziali: quelle contenute nella corrispondenza intercorsa tra le parti e nella documentazione della procedura di affidamento</w:t>
      </w:r>
    </w:p>
    <w:p w14:paraId="1CB227FB" w14:textId="77777777" w:rsidR="00FF45B3" w:rsidRPr="00125382" w:rsidRDefault="00FF45B3" w:rsidP="009D7216">
      <w:pPr>
        <w:pStyle w:val="Nessunaspaziatura"/>
        <w:ind w:left="720"/>
        <w:jc w:val="both"/>
        <w:rPr>
          <w:rFonts w:ascii="Arial" w:hAnsi="Arial" w:cs="Arial"/>
          <w:color w:val="0C0C0F"/>
        </w:rPr>
      </w:pPr>
    </w:p>
    <w:p w14:paraId="79B49BBA" w14:textId="77777777" w:rsidR="00FF45B3" w:rsidRPr="00125382" w:rsidRDefault="00FF45B3" w:rsidP="009D7216">
      <w:pPr>
        <w:pStyle w:val="Nessunaspaziatura"/>
        <w:ind w:left="1440" w:hanging="1440"/>
        <w:jc w:val="both"/>
        <w:rPr>
          <w:rFonts w:ascii="Arial" w:hAnsi="Arial" w:cs="Arial"/>
          <w:color w:val="0C0C0F"/>
        </w:rPr>
      </w:pPr>
      <w:r w:rsidRPr="00125382">
        <w:rPr>
          <w:rFonts w:ascii="Arial" w:hAnsi="Arial" w:cs="Arial"/>
          <w:color w:val="0C0C0F"/>
        </w:rPr>
        <w:t>RILEVATO</w:t>
      </w:r>
      <w:r w:rsidRPr="00125382">
        <w:rPr>
          <w:rFonts w:ascii="Arial" w:hAnsi="Arial" w:cs="Arial"/>
          <w:color w:val="0C0C0F"/>
        </w:rPr>
        <w:tab/>
        <w:t>preliminarmente, come le prestazioni di cui in oggetto non possano rivestire un interesse transfrontaliero certo, secondo quanto previsto dall’articolo 48, comma 2, del Decreto Legislativo 36/2023, in primo luogo per il suo modesto valore, assai distante dalla soglia comunitaria</w:t>
      </w:r>
    </w:p>
    <w:p w14:paraId="20C71CB8" w14:textId="77777777" w:rsidR="00FF45B3" w:rsidRPr="00125382" w:rsidRDefault="00FF45B3" w:rsidP="009D7216">
      <w:pPr>
        <w:ind w:left="1935" w:hanging="1935"/>
        <w:jc w:val="both"/>
        <w:rPr>
          <w:rFonts w:ascii="Arial" w:hAnsi="Arial" w:cs="Arial"/>
          <w:sz w:val="22"/>
          <w:szCs w:val="22"/>
        </w:rPr>
      </w:pPr>
      <w:r w:rsidRPr="00125382">
        <w:rPr>
          <w:rFonts w:ascii="Arial" w:hAnsi="Arial" w:cs="Arial"/>
          <w:sz w:val="22"/>
          <w:szCs w:val="22"/>
        </w:rPr>
        <w:t>APPURATO</w:t>
      </w:r>
    </w:p>
    <w:p w14:paraId="11A572EC" w14:textId="77777777" w:rsidR="00FF45B3" w:rsidRPr="00125382" w:rsidRDefault="00FF45B3" w:rsidP="009D7216">
      <w:pPr>
        <w:numPr>
          <w:ilvl w:val="0"/>
          <w:numId w:val="5"/>
        </w:numPr>
        <w:suppressAutoHyphens w:val="0"/>
        <w:jc w:val="both"/>
        <w:rPr>
          <w:rFonts w:ascii="Arial" w:hAnsi="Arial" w:cs="Arial"/>
          <w:sz w:val="22"/>
          <w:szCs w:val="22"/>
        </w:rPr>
      </w:pPr>
      <w:r w:rsidRPr="00125382">
        <w:rPr>
          <w:rFonts w:ascii="Arial" w:hAnsi="Arial" w:cs="Arial"/>
          <w:sz w:val="22"/>
          <w:szCs w:val="22"/>
        </w:rPr>
        <w:t>che l’art. 50 del d.lgs.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w:t>
      </w:r>
    </w:p>
    <w:p w14:paraId="1336846E" w14:textId="77777777" w:rsidR="00FF45B3" w:rsidRPr="00125382" w:rsidRDefault="00FF45B3" w:rsidP="009D7216">
      <w:pPr>
        <w:numPr>
          <w:ilvl w:val="0"/>
          <w:numId w:val="5"/>
        </w:numPr>
        <w:suppressAutoHyphens w:val="0"/>
        <w:jc w:val="both"/>
        <w:rPr>
          <w:rFonts w:ascii="Arial" w:hAnsi="Arial" w:cs="Arial"/>
          <w:sz w:val="22"/>
          <w:szCs w:val="22"/>
        </w:rPr>
      </w:pPr>
      <w:r w:rsidRPr="00125382">
        <w:rPr>
          <w:rFonts w:ascii="Arial" w:hAnsi="Arial" w:cs="Arial"/>
          <w:sz w:val="22"/>
          <w:szCs w:val="22"/>
        </w:rPr>
        <w:t>l’Allegato I.1 al Decreto Legislativo 36/2023 definisce, all’articolo 3, comma 1, lettera d), l’affidamento diretto come “l’affidamento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p>
    <w:p w14:paraId="2D832862" w14:textId="77777777" w:rsidR="00FF45B3" w:rsidRPr="00125382" w:rsidRDefault="00FF45B3" w:rsidP="009D7216">
      <w:pPr>
        <w:numPr>
          <w:ilvl w:val="0"/>
          <w:numId w:val="5"/>
        </w:numPr>
        <w:suppressAutoHyphens w:val="0"/>
        <w:jc w:val="both"/>
        <w:rPr>
          <w:rFonts w:ascii="Arial" w:hAnsi="Arial" w:cs="Arial"/>
          <w:sz w:val="22"/>
          <w:szCs w:val="22"/>
        </w:rPr>
      </w:pPr>
      <w:r w:rsidRPr="00125382">
        <w:rPr>
          <w:rFonts w:ascii="Arial" w:hAnsi="Arial" w:cs="Arial"/>
          <w:sz w:val="22"/>
          <w:szCs w:val="22"/>
        </w:rPr>
        <w:lastRenderedPageBreak/>
        <w:t>ai sensi dell’art. 58 del d.lgs.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Dlgs n. 36/2023;</w:t>
      </w:r>
    </w:p>
    <w:p w14:paraId="1BB108D4" w14:textId="77777777" w:rsidR="00FF45B3" w:rsidRPr="00125382" w:rsidRDefault="00FF45B3" w:rsidP="009D7216">
      <w:pPr>
        <w:numPr>
          <w:ilvl w:val="0"/>
          <w:numId w:val="5"/>
        </w:numPr>
        <w:suppressAutoHyphens w:val="0"/>
        <w:jc w:val="both"/>
        <w:rPr>
          <w:rFonts w:ascii="Arial" w:hAnsi="Arial" w:cs="Arial"/>
          <w:sz w:val="22"/>
          <w:szCs w:val="22"/>
        </w:rPr>
      </w:pPr>
      <w:r w:rsidRPr="00125382">
        <w:rPr>
          <w:rFonts w:ascii="Arial" w:hAnsi="Arial" w:cs="Arial"/>
          <w:sz w:val="22"/>
          <w:szCs w:val="22"/>
        </w:rPr>
        <w:t xml:space="preserve">ai sensi dell’art. 54, comma 1, secondo periodo, del d.lgs. 36/2023, che agli affidamenti diretti non è applicabile quanto disposto in ordine all’esclusione automatica delle </w:t>
      </w:r>
      <w:hyperlink r:id="rId10" w:history="1">
        <w:r w:rsidRPr="00125382">
          <w:rPr>
            <w:rStyle w:val="Collegamentoipertestuale"/>
            <w:rFonts w:ascii="Arial" w:hAnsi="Arial" w:cs="Arial"/>
            <w:sz w:val="22"/>
            <w:szCs w:val="22"/>
          </w:rPr>
          <w:t>offerte anomale</w:t>
        </w:r>
      </w:hyperlink>
      <w:r w:rsidRPr="00125382">
        <w:rPr>
          <w:rFonts w:ascii="Arial" w:hAnsi="Arial" w:cs="Arial"/>
          <w:sz w:val="22"/>
          <w:szCs w:val="22"/>
        </w:rPr>
        <w:t>;</w:t>
      </w:r>
    </w:p>
    <w:p w14:paraId="71AC5C98" w14:textId="77777777" w:rsidR="00FF45B3" w:rsidRPr="00125382" w:rsidRDefault="00FF45B3" w:rsidP="009D7216">
      <w:pPr>
        <w:numPr>
          <w:ilvl w:val="0"/>
          <w:numId w:val="5"/>
        </w:numPr>
        <w:suppressAutoHyphens w:val="0"/>
        <w:jc w:val="both"/>
        <w:rPr>
          <w:rFonts w:ascii="Arial" w:hAnsi="Arial" w:cs="Arial"/>
          <w:sz w:val="22"/>
          <w:szCs w:val="22"/>
        </w:rPr>
      </w:pPr>
      <w:r w:rsidRPr="00125382">
        <w:rPr>
          <w:rFonts w:ascii="Arial" w:hAnsi="Arial" w:cs="Arial"/>
          <w:sz w:val="22"/>
          <w:szCs w:val="22"/>
        </w:rPr>
        <w:t xml:space="preserve">che, in tema di </w:t>
      </w:r>
      <w:hyperlink r:id="rId11" w:history="1">
        <w:r w:rsidRPr="00125382">
          <w:rPr>
            <w:rStyle w:val="Collegamentoipertestuale"/>
            <w:rFonts w:ascii="Arial" w:hAnsi="Arial" w:cs="Arial"/>
            <w:sz w:val="22"/>
            <w:szCs w:val="22"/>
          </w:rPr>
          <w:t>imposta di bollo in materia di contratti pubblici,</w:t>
        </w:r>
      </w:hyperlink>
      <w:r w:rsidRPr="00125382">
        <w:rPr>
          <w:rFonts w:ascii="Arial" w:hAnsi="Arial" w:cs="Arial"/>
          <w:sz w:val="22"/>
          <w:szCs w:val="22"/>
        </w:rPr>
        <w:t xml:space="preserve"> si rende applicabile quanto disposto all’allegato I.4 del d.lgs. 36/2023</w:t>
      </w:r>
    </w:p>
    <w:p w14:paraId="7C691A2B" w14:textId="77777777" w:rsidR="00FF45B3" w:rsidRPr="00125382" w:rsidRDefault="00FF45B3" w:rsidP="009D7216">
      <w:pPr>
        <w:ind w:left="1935" w:hanging="1935"/>
        <w:jc w:val="both"/>
        <w:rPr>
          <w:rFonts w:ascii="Arial" w:hAnsi="Arial" w:cs="Arial"/>
          <w:sz w:val="22"/>
          <w:szCs w:val="22"/>
        </w:rPr>
      </w:pPr>
    </w:p>
    <w:p w14:paraId="671DD3A3" w14:textId="77777777" w:rsidR="00FF45B3" w:rsidRPr="00125382" w:rsidRDefault="00FF45B3" w:rsidP="009D7216">
      <w:pPr>
        <w:ind w:left="1935" w:hanging="1935"/>
        <w:jc w:val="both"/>
        <w:rPr>
          <w:rFonts w:ascii="Arial" w:hAnsi="Arial" w:cs="Arial"/>
          <w:sz w:val="22"/>
          <w:szCs w:val="22"/>
        </w:rPr>
      </w:pPr>
      <w:r w:rsidRPr="00125382">
        <w:rPr>
          <w:rFonts w:ascii="Arial" w:hAnsi="Arial" w:cs="Arial"/>
          <w:sz w:val="22"/>
          <w:szCs w:val="22"/>
        </w:rPr>
        <w:t>TENUTO CONTO</w:t>
      </w:r>
      <w:r w:rsidRPr="00125382">
        <w:rPr>
          <w:rFonts w:ascii="Arial" w:hAnsi="Arial" w:cs="Arial"/>
          <w:sz w:val="22"/>
          <w:szCs w:val="22"/>
        </w:rPr>
        <w:tab/>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p w14:paraId="7E4D0354" w14:textId="77777777" w:rsidR="00FF45B3" w:rsidRPr="00125382" w:rsidRDefault="00FF45B3" w:rsidP="009D7216">
      <w:pPr>
        <w:ind w:left="1935" w:hanging="1935"/>
        <w:jc w:val="both"/>
        <w:rPr>
          <w:rFonts w:ascii="Arial" w:hAnsi="Arial" w:cs="Arial"/>
          <w:sz w:val="22"/>
          <w:szCs w:val="22"/>
        </w:rPr>
      </w:pPr>
      <w:r w:rsidRPr="00125382">
        <w:rPr>
          <w:rFonts w:ascii="Arial" w:hAnsi="Arial" w:cs="Arial"/>
          <w:sz w:val="22"/>
          <w:szCs w:val="22"/>
        </w:rPr>
        <w:t>PRECISATO</w:t>
      </w:r>
      <w:r w:rsidRPr="00125382">
        <w:rPr>
          <w:rFonts w:ascii="Arial" w:hAnsi="Arial" w:cs="Arial"/>
          <w:sz w:val="22"/>
          <w:szCs w:val="22"/>
        </w:rPr>
        <w:tab/>
        <w:t>che in conformità a quanto disposto dall’art. 53, comma 1, del d.lgs. 36/2023, con riferimento all’affidamento in parola non vengono richieste le garanzie provvisorie di cui all’articolo 106 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p w14:paraId="6B85BC07" w14:textId="6D23EDB3" w:rsidR="00FF45B3" w:rsidRPr="00125382" w:rsidRDefault="00FF45B3" w:rsidP="009D7216">
      <w:pPr>
        <w:tabs>
          <w:tab w:val="left" w:pos="284"/>
        </w:tabs>
        <w:ind w:left="1935" w:hanging="1935"/>
        <w:jc w:val="both"/>
        <w:rPr>
          <w:rFonts w:ascii="Arial" w:hAnsi="Arial" w:cs="Arial"/>
          <w:sz w:val="22"/>
          <w:szCs w:val="22"/>
        </w:rPr>
      </w:pPr>
      <w:r w:rsidRPr="00125382">
        <w:rPr>
          <w:rFonts w:ascii="Arial" w:hAnsi="Arial" w:cs="Arial"/>
          <w:sz w:val="22"/>
          <w:szCs w:val="22"/>
        </w:rPr>
        <w:t>PREMESS</w:t>
      </w:r>
      <w:r w:rsidR="004E5D0E" w:rsidRPr="00125382">
        <w:rPr>
          <w:rFonts w:ascii="Arial" w:hAnsi="Arial" w:cs="Arial"/>
          <w:sz w:val="22"/>
          <w:szCs w:val="22"/>
        </w:rPr>
        <w:t>O</w:t>
      </w:r>
      <w:r w:rsidRPr="00125382">
        <w:rPr>
          <w:rFonts w:ascii="Arial" w:hAnsi="Arial" w:cs="Arial"/>
          <w:sz w:val="22"/>
          <w:szCs w:val="22"/>
        </w:rPr>
        <w:tab/>
        <w:t>che è stata effettuata un’indagine di mercato per verificare la competitività del prezzo offerto dall’operatore economico;</w:t>
      </w:r>
    </w:p>
    <w:p w14:paraId="72141937" w14:textId="77777777" w:rsidR="00FF45B3" w:rsidRPr="00125382" w:rsidRDefault="00FF45B3" w:rsidP="009D7216">
      <w:pPr>
        <w:jc w:val="both"/>
        <w:rPr>
          <w:rFonts w:ascii="Arial" w:hAnsi="Arial" w:cs="Arial"/>
          <w:sz w:val="22"/>
          <w:szCs w:val="22"/>
        </w:rPr>
      </w:pPr>
    </w:p>
    <w:p w14:paraId="08184998" w14:textId="59241E95" w:rsidR="00FF45B3" w:rsidRPr="00125382" w:rsidRDefault="00FF45B3" w:rsidP="009D7216">
      <w:pPr>
        <w:tabs>
          <w:tab w:val="left" w:pos="284"/>
        </w:tabs>
        <w:ind w:left="1935" w:hanging="1935"/>
        <w:jc w:val="both"/>
        <w:rPr>
          <w:rFonts w:ascii="Arial" w:hAnsi="Arial" w:cs="Arial"/>
          <w:sz w:val="22"/>
          <w:szCs w:val="22"/>
        </w:rPr>
      </w:pPr>
      <w:r w:rsidRPr="00125382">
        <w:rPr>
          <w:rFonts w:ascii="Arial" w:hAnsi="Arial" w:cs="Arial"/>
          <w:sz w:val="22"/>
          <w:szCs w:val="22"/>
        </w:rPr>
        <w:t>ATTESTATO</w:t>
      </w:r>
      <w:r w:rsidRPr="00125382">
        <w:rPr>
          <w:rFonts w:ascii="Arial" w:hAnsi="Arial" w:cs="Arial"/>
          <w:sz w:val="22"/>
          <w:szCs w:val="22"/>
        </w:rPr>
        <w:tab/>
        <w:t xml:space="preserve">che il </w:t>
      </w:r>
      <w:r w:rsidR="00117B23" w:rsidRPr="00125382">
        <w:rPr>
          <w:rFonts w:ascii="Arial" w:hAnsi="Arial" w:cs="Arial"/>
          <w:sz w:val="22"/>
          <w:szCs w:val="22"/>
        </w:rPr>
        <w:t>RUP non</w:t>
      </w:r>
      <w:r w:rsidRPr="00125382">
        <w:rPr>
          <w:rFonts w:ascii="Arial" w:hAnsi="Arial" w:cs="Arial"/>
          <w:sz w:val="22"/>
          <w:szCs w:val="22"/>
        </w:rPr>
        <w:t xml:space="preserve"> versa in situazione di conflitto d’interesse alcuno in relazione alla procedura in oggetto, ai sensi   dell’art. 6 bis della legge n. 241/90 e s.m.i., dell’art. 7 del D.P.R. n. 62/2013, nonché dell’art. 42 del D.lgs. n. 50/2016 nonché per il d.lgs. 36/2023;</w:t>
      </w:r>
    </w:p>
    <w:p w14:paraId="1DE8C21E" w14:textId="77777777" w:rsidR="00FF45B3" w:rsidRPr="00125382" w:rsidRDefault="00FF45B3" w:rsidP="009D7216">
      <w:pPr>
        <w:pStyle w:val="Nessunaspaziatura"/>
        <w:ind w:left="1843" w:hanging="1985"/>
        <w:jc w:val="both"/>
        <w:rPr>
          <w:rFonts w:ascii="Arial" w:eastAsia="Times New Roman" w:hAnsi="Arial" w:cs="Arial"/>
          <w:color w:val="232128"/>
          <w:lang w:eastAsia="it-IT"/>
        </w:rPr>
      </w:pPr>
    </w:p>
    <w:p w14:paraId="056BBEBC" w14:textId="77777777" w:rsidR="00FF45B3" w:rsidRPr="00125382" w:rsidRDefault="00FF45B3" w:rsidP="006D7FD0">
      <w:pPr>
        <w:ind w:left="992" w:hanging="992"/>
        <w:jc w:val="center"/>
        <w:rPr>
          <w:rFonts w:ascii="Arial" w:hAnsi="Arial" w:cs="Arial"/>
          <w:b/>
          <w:bCs/>
          <w:sz w:val="22"/>
          <w:szCs w:val="22"/>
        </w:rPr>
      </w:pPr>
      <w:r w:rsidRPr="00125382">
        <w:rPr>
          <w:rFonts w:ascii="Arial" w:hAnsi="Arial" w:cs="Arial"/>
          <w:b/>
          <w:bCs/>
          <w:sz w:val="22"/>
          <w:szCs w:val="22"/>
        </w:rPr>
        <w:t>DETERMINA</w:t>
      </w:r>
    </w:p>
    <w:p w14:paraId="1180F0DD" w14:textId="77777777" w:rsidR="00FF45B3" w:rsidRPr="00125382" w:rsidRDefault="00FF45B3" w:rsidP="009D7216">
      <w:pPr>
        <w:ind w:left="992" w:hanging="992"/>
        <w:jc w:val="both"/>
        <w:rPr>
          <w:rFonts w:ascii="Arial" w:hAnsi="Arial" w:cs="Arial"/>
          <w:b/>
          <w:bCs/>
          <w:sz w:val="22"/>
          <w:szCs w:val="22"/>
        </w:rPr>
      </w:pPr>
    </w:p>
    <w:p w14:paraId="01FDB024" w14:textId="77777777" w:rsidR="00F10B72" w:rsidRPr="00125382" w:rsidRDefault="00F10B72" w:rsidP="009D7216">
      <w:pPr>
        <w:jc w:val="both"/>
        <w:rPr>
          <w:rFonts w:ascii="Arial" w:hAnsi="Arial" w:cs="Arial"/>
          <w:sz w:val="22"/>
          <w:szCs w:val="22"/>
        </w:rPr>
      </w:pPr>
      <w:r w:rsidRPr="00125382">
        <w:rPr>
          <w:rFonts w:ascii="Arial" w:hAnsi="Arial" w:cs="Arial"/>
          <w:sz w:val="22"/>
          <w:szCs w:val="22"/>
        </w:rPr>
        <w:t>Per i motivi espressi nella premessa, che si intendono integralmente richiamati:</w:t>
      </w:r>
    </w:p>
    <w:p w14:paraId="1FE3D20B" w14:textId="77777777" w:rsidR="00F10B72" w:rsidRPr="00125382" w:rsidRDefault="00F10B72" w:rsidP="009D7216">
      <w:pPr>
        <w:jc w:val="both"/>
        <w:rPr>
          <w:rFonts w:ascii="Arial" w:hAnsi="Arial" w:cs="Arial"/>
          <w:sz w:val="22"/>
          <w:szCs w:val="22"/>
        </w:rPr>
      </w:pPr>
    </w:p>
    <w:p w14:paraId="1AA51B77" w14:textId="76D97AEC" w:rsidR="00FF45B3" w:rsidRPr="00125382" w:rsidRDefault="00FF45B3" w:rsidP="009D7216">
      <w:pPr>
        <w:jc w:val="both"/>
        <w:rPr>
          <w:rFonts w:ascii="Arial" w:hAnsi="Arial" w:cs="Arial"/>
          <w:sz w:val="22"/>
          <w:szCs w:val="22"/>
        </w:rPr>
      </w:pPr>
      <w:r w:rsidRPr="00125382">
        <w:rPr>
          <w:rFonts w:ascii="Arial" w:hAnsi="Arial" w:cs="Arial"/>
          <w:sz w:val="22"/>
          <w:szCs w:val="22"/>
        </w:rPr>
        <w:t xml:space="preserve">previa sottoscrizione della dichiarazione sostitutiva di atto notorio </w:t>
      </w:r>
      <w:r w:rsidR="00F10B72" w:rsidRPr="00125382">
        <w:rPr>
          <w:rFonts w:ascii="Arial" w:hAnsi="Arial" w:cs="Arial"/>
          <w:sz w:val="22"/>
          <w:szCs w:val="22"/>
        </w:rPr>
        <w:t>da parte del RUP</w:t>
      </w:r>
      <w:r w:rsidRPr="00125382">
        <w:rPr>
          <w:rFonts w:ascii="Arial" w:hAnsi="Arial" w:cs="Arial"/>
          <w:sz w:val="22"/>
          <w:szCs w:val="22"/>
        </w:rPr>
        <w:t xml:space="preserve"> </w:t>
      </w:r>
      <w:r w:rsidR="00117B23" w:rsidRPr="00125382">
        <w:rPr>
          <w:rFonts w:ascii="Arial" w:hAnsi="Arial" w:cs="Arial"/>
          <w:sz w:val="22"/>
          <w:szCs w:val="22"/>
        </w:rPr>
        <w:t>(Mod</w:t>
      </w:r>
      <w:r w:rsidRPr="00125382">
        <w:rPr>
          <w:rFonts w:ascii="Arial" w:hAnsi="Arial" w:cs="Arial"/>
          <w:sz w:val="22"/>
          <w:szCs w:val="22"/>
        </w:rPr>
        <w:t xml:space="preserve">_Ant_B3, stante l’assenza, in capo al medesimo, di conflitti di interesse, nei confronti della </w:t>
      </w:r>
      <w:r w:rsidR="00117B23" w:rsidRPr="00125382">
        <w:rPr>
          <w:rFonts w:ascii="Arial" w:hAnsi="Arial" w:cs="Arial"/>
          <w:sz w:val="22"/>
          <w:szCs w:val="22"/>
        </w:rPr>
        <w:t>Ditta selezionata</w:t>
      </w:r>
      <w:r w:rsidRPr="00125382">
        <w:rPr>
          <w:rFonts w:ascii="Arial" w:hAnsi="Arial" w:cs="Arial"/>
          <w:sz w:val="22"/>
          <w:szCs w:val="22"/>
        </w:rPr>
        <w:t xml:space="preserve"> per l’acquisto in oggetto),  </w:t>
      </w:r>
    </w:p>
    <w:p w14:paraId="6EB53FE4" w14:textId="77777777" w:rsidR="00F874B0" w:rsidRPr="00125382" w:rsidRDefault="00F874B0" w:rsidP="009D7216">
      <w:pPr>
        <w:jc w:val="both"/>
        <w:rPr>
          <w:rFonts w:ascii="Arial" w:hAnsi="Arial" w:cs="Arial"/>
          <w:sz w:val="22"/>
          <w:szCs w:val="22"/>
        </w:rPr>
      </w:pPr>
    </w:p>
    <w:p w14:paraId="4645428D" w14:textId="0AFE386E" w:rsidR="00F874B0" w:rsidRPr="00125382" w:rsidRDefault="00FF45B3" w:rsidP="00F874B0">
      <w:pPr>
        <w:pStyle w:val="Default"/>
        <w:jc w:val="center"/>
        <w:rPr>
          <w:rFonts w:ascii="Arial" w:hAnsi="Arial" w:cs="Arial"/>
          <w:sz w:val="22"/>
          <w:szCs w:val="22"/>
        </w:rPr>
      </w:pPr>
      <w:r w:rsidRPr="00125382">
        <w:rPr>
          <w:rFonts w:ascii="Arial" w:hAnsi="Arial" w:cs="Arial"/>
          <w:sz w:val="22"/>
          <w:szCs w:val="22"/>
        </w:rPr>
        <w:t>DI AFFIDARE</w:t>
      </w:r>
    </w:p>
    <w:p w14:paraId="65A322D4" w14:textId="77777777" w:rsidR="00F874B0" w:rsidRPr="00125382" w:rsidRDefault="00F874B0" w:rsidP="00F874B0">
      <w:pPr>
        <w:pStyle w:val="Default"/>
        <w:jc w:val="center"/>
        <w:rPr>
          <w:rFonts w:ascii="Arial" w:hAnsi="Arial" w:cs="Arial"/>
          <w:sz w:val="22"/>
          <w:szCs w:val="22"/>
        </w:rPr>
      </w:pPr>
    </w:p>
    <w:p w14:paraId="4B1B5B27" w14:textId="7455D952" w:rsidR="00FF45B3" w:rsidRPr="00125382" w:rsidRDefault="00FF45B3" w:rsidP="001834F8">
      <w:pPr>
        <w:pStyle w:val="Default"/>
        <w:rPr>
          <w:rFonts w:ascii="Arial" w:hAnsi="Arial" w:cs="Arial"/>
          <w:sz w:val="22"/>
          <w:szCs w:val="22"/>
        </w:rPr>
      </w:pPr>
      <w:r w:rsidRPr="00125382">
        <w:rPr>
          <w:rFonts w:ascii="Arial" w:hAnsi="Arial" w:cs="Arial"/>
          <w:sz w:val="22"/>
          <w:szCs w:val="22"/>
        </w:rPr>
        <w:t xml:space="preserve">per le ragioni esplicitate in preambolo, le prestazioni in parola alla </w:t>
      </w:r>
      <w:r w:rsidR="006D7FD0" w:rsidRPr="00125382">
        <w:rPr>
          <w:rFonts w:ascii="Arial" w:hAnsi="Arial" w:cs="Arial"/>
          <w:sz w:val="22"/>
          <w:szCs w:val="22"/>
        </w:rPr>
        <w:t xml:space="preserve">ditta </w:t>
      </w:r>
      <w:r w:rsidR="00F9565F" w:rsidRPr="00125382">
        <w:rPr>
          <w:rFonts w:ascii="Arial" w:hAnsi="Arial" w:cs="Arial"/>
          <w:sz w:val="22"/>
          <w:szCs w:val="22"/>
        </w:rPr>
        <w:t>Grand Tour s.r.l. – Hotel Naples-</w:t>
      </w:r>
      <w:r w:rsidR="00C025BF" w:rsidRPr="00125382">
        <w:rPr>
          <w:rFonts w:ascii="Arial" w:hAnsi="Arial" w:cs="Arial"/>
          <w:sz w:val="22"/>
          <w:szCs w:val="22"/>
        </w:rPr>
        <w:t xml:space="preserve">con sede in </w:t>
      </w:r>
      <w:r w:rsidR="001268B2" w:rsidRPr="00125382">
        <w:rPr>
          <w:rFonts w:ascii="Arial" w:hAnsi="Arial" w:cs="Arial"/>
          <w:sz w:val="22"/>
          <w:szCs w:val="22"/>
        </w:rPr>
        <w:t>Napoli -</w:t>
      </w:r>
      <w:r w:rsidRPr="00125382">
        <w:rPr>
          <w:rFonts w:ascii="Arial" w:hAnsi="Arial" w:cs="Arial"/>
          <w:sz w:val="22"/>
          <w:szCs w:val="22"/>
        </w:rPr>
        <w:t xml:space="preserve">PIVA </w:t>
      </w:r>
      <w:r w:rsidR="006D7FD0" w:rsidRPr="00125382">
        <w:rPr>
          <w:rFonts w:ascii="Arial" w:hAnsi="Arial" w:cs="Arial"/>
          <w:sz w:val="22"/>
          <w:szCs w:val="22"/>
        </w:rPr>
        <w:t>e</w:t>
      </w:r>
      <w:r w:rsidR="00F10B72" w:rsidRPr="00125382">
        <w:rPr>
          <w:rFonts w:ascii="Arial" w:hAnsi="Arial" w:cs="Arial"/>
          <w:sz w:val="22"/>
          <w:szCs w:val="22"/>
        </w:rPr>
        <w:t xml:space="preserve"> C.F. </w:t>
      </w:r>
      <w:r w:rsidR="007E2A8D" w:rsidRPr="00125382">
        <w:rPr>
          <w:rFonts w:ascii="Arial" w:hAnsi="Arial" w:cs="Arial"/>
          <w:sz w:val="22"/>
          <w:szCs w:val="22"/>
        </w:rPr>
        <w:t xml:space="preserve"> </w:t>
      </w:r>
      <w:r w:rsidR="00572A91" w:rsidRPr="00125382">
        <w:rPr>
          <w:rFonts w:ascii="Arial" w:hAnsi="Arial" w:cs="Arial"/>
          <w:sz w:val="22"/>
          <w:szCs w:val="22"/>
        </w:rPr>
        <w:t>07631811218</w:t>
      </w:r>
      <w:r w:rsidR="006D7FD0" w:rsidRPr="00125382">
        <w:rPr>
          <w:rFonts w:ascii="Arial" w:hAnsi="Arial" w:cs="Arial"/>
          <w:sz w:val="22"/>
          <w:szCs w:val="22"/>
        </w:rPr>
        <w:t>-</w:t>
      </w:r>
      <w:r w:rsidRPr="00125382">
        <w:rPr>
          <w:rFonts w:ascii="Arial" w:hAnsi="Arial" w:cs="Arial"/>
          <w:sz w:val="22"/>
          <w:szCs w:val="22"/>
        </w:rPr>
        <w:t xml:space="preserve">, per un importo pari </w:t>
      </w:r>
      <w:r w:rsidR="008E7291" w:rsidRPr="00125382">
        <w:rPr>
          <w:rFonts w:ascii="Arial" w:hAnsi="Arial" w:cs="Arial"/>
          <w:sz w:val="22"/>
          <w:szCs w:val="22"/>
        </w:rPr>
        <w:t xml:space="preserve">a </w:t>
      </w:r>
      <w:r w:rsidR="00572A91" w:rsidRPr="00125382">
        <w:rPr>
          <w:rFonts w:ascii="Arial" w:hAnsi="Arial" w:cs="Arial"/>
          <w:color w:val="0C0C0F"/>
          <w:sz w:val="22"/>
          <w:szCs w:val="22"/>
        </w:rPr>
        <w:t xml:space="preserve">1.088,50, </w:t>
      </w:r>
      <w:r w:rsidR="00572A91" w:rsidRPr="00125382">
        <w:rPr>
          <w:rFonts w:ascii="Arial" w:hAnsi="Arial" w:cs="Arial"/>
          <w:sz w:val="22"/>
          <w:szCs w:val="22"/>
        </w:rPr>
        <w:t>IVA e tassa di soggiorno comprese</w:t>
      </w:r>
      <w:r w:rsidRPr="00125382">
        <w:rPr>
          <w:rFonts w:ascii="Arial" w:hAnsi="Arial" w:cs="Arial"/>
          <w:sz w:val="22"/>
          <w:szCs w:val="22"/>
        </w:rPr>
        <w:t>, in quanto l’offerta risulta adeguata rispetto alle finalità perseguite dalla stazione appaltante e l’operatore economico risulta in possesso di documentate esperienze pregresse idonee all’esecuzione delle prestazioni contrattuale, precisandosi che il presente provvedimento assume la valenza della decisione di contrarre di cui all’art. 17, comma 1, d.lgs. 36/2023, ai sensi del comma 2 del medesimo articolo</w:t>
      </w:r>
    </w:p>
    <w:p w14:paraId="7384C679" w14:textId="1CB46EDC" w:rsidR="00FF45B3" w:rsidRPr="00125382" w:rsidRDefault="00FF45B3" w:rsidP="009D7216">
      <w:pPr>
        <w:pStyle w:val="Paragrafoelenco"/>
        <w:numPr>
          <w:ilvl w:val="0"/>
          <w:numId w:val="7"/>
        </w:numPr>
        <w:suppressAutoHyphens w:val="0"/>
        <w:contextualSpacing/>
        <w:jc w:val="both"/>
        <w:rPr>
          <w:rFonts w:ascii="Arial" w:hAnsi="Arial" w:cs="Arial"/>
          <w:sz w:val="22"/>
          <w:szCs w:val="22"/>
        </w:rPr>
      </w:pPr>
      <w:r w:rsidRPr="00125382">
        <w:rPr>
          <w:rFonts w:ascii="Arial" w:hAnsi="Arial" w:cs="Arial"/>
          <w:sz w:val="22"/>
          <w:szCs w:val="22"/>
        </w:rPr>
        <w:t>di impegnare la somma sul Progetto</w:t>
      </w:r>
      <w:r w:rsidR="00F10B72" w:rsidRPr="00125382">
        <w:rPr>
          <w:rFonts w:ascii="Arial" w:hAnsi="Arial" w:cs="Arial"/>
          <w:sz w:val="22"/>
          <w:szCs w:val="22"/>
        </w:rPr>
        <w:t xml:space="preserve"> </w:t>
      </w:r>
      <w:r w:rsidR="0020246A" w:rsidRPr="00125382">
        <w:rPr>
          <w:rFonts w:ascii="Arial" w:hAnsi="Arial" w:cs="Arial"/>
          <w:sz w:val="22"/>
          <w:szCs w:val="22"/>
        </w:rPr>
        <w:t>“</w:t>
      </w:r>
      <w:r w:rsidR="00112138" w:rsidRPr="00125382">
        <w:rPr>
          <w:rFonts w:ascii="Arial" w:hAnsi="Arial" w:cs="Arial"/>
          <w:sz w:val="22"/>
          <w:szCs w:val="22"/>
        </w:rPr>
        <w:t>RIASSEGNAZIONE ECONOMIE CDA N.40 DEL 30.06.2021</w:t>
      </w:r>
      <w:r w:rsidR="00852276" w:rsidRPr="00125382">
        <w:rPr>
          <w:rFonts w:ascii="Arial" w:hAnsi="Arial" w:cs="Arial"/>
          <w:sz w:val="22"/>
          <w:szCs w:val="22"/>
        </w:rPr>
        <w:t>”</w:t>
      </w:r>
      <w:r w:rsidRPr="00125382">
        <w:rPr>
          <w:rFonts w:ascii="Arial" w:hAnsi="Arial" w:cs="Arial"/>
          <w:sz w:val="22"/>
          <w:szCs w:val="22"/>
        </w:rPr>
        <w:t>;</w:t>
      </w:r>
    </w:p>
    <w:p w14:paraId="47BF11F5" w14:textId="77777777" w:rsidR="00FF45B3" w:rsidRPr="00125382" w:rsidRDefault="00FF45B3" w:rsidP="009D7216">
      <w:pPr>
        <w:pStyle w:val="Paragrafoelenco"/>
        <w:numPr>
          <w:ilvl w:val="0"/>
          <w:numId w:val="7"/>
        </w:numPr>
        <w:suppressAutoHyphens w:val="0"/>
        <w:contextualSpacing/>
        <w:jc w:val="both"/>
        <w:rPr>
          <w:rFonts w:ascii="Arial" w:hAnsi="Arial" w:cs="Arial"/>
          <w:sz w:val="22"/>
          <w:szCs w:val="22"/>
        </w:rPr>
      </w:pPr>
      <w:r w:rsidRPr="00125382">
        <w:rPr>
          <w:rFonts w:ascii="Arial" w:hAnsi="Arial" w:cs="Arial"/>
          <w:sz w:val="22"/>
          <w:szCs w:val="22"/>
        </w:rPr>
        <w:t xml:space="preserve">DI DARE ATTO che, ai sensi dell’art. 18, comma 1, secondo periodo, del D. lgs. n. 36/2023, trattandosi di </w:t>
      </w:r>
      <w:hyperlink r:id="rId12" w:history="1">
        <w:r w:rsidRPr="00125382">
          <w:rPr>
            <w:rStyle w:val="Collegamentoipertestuale"/>
            <w:rFonts w:ascii="Arial" w:hAnsi="Arial" w:cs="Arial"/>
            <w:sz w:val="22"/>
            <w:szCs w:val="22"/>
          </w:rPr>
          <w:t>affidamento sottosoglia</w:t>
        </w:r>
      </w:hyperlink>
      <w:r w:rsidRPr="00125382">
        <w:rPr>
          <w:rStyle w:val="Collegamentoipertestuale"/>
          <w:rFonts w:ascii="Arial" w:hAnsi="Arial" w:cs="Arial"/>
          <w:sz w:val="22"/>
          <w:szCs w:val="22"/>
        </w:rPr>
        <w:t xml:space="preserve"> </w:t>
      </w:r>
      <w:r w:rsidRPr="00125382">
        <w:rPr>
          <w:rFonts w:ascii="Arial" w:hAnsi="Arial" w:cs="Arial"/>
          <w:sz w:val="22"/>
          <w:szCs w:val="22"/>
        </w:rPr>
        <w:t>ai sensi dell’art. 50 del medesimo decreto, il rapporto contrattuale si intende perfezionato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0820C38B" w14:textId="4D8AA99B" w:rsidR="00FF45B3" w:rsidRPr="00125382" w:rsidRDefault="00FF45B3" w:rsidP="009D7216">
      <w:pPr>
        <w:pStyle w:val="Paragrafoelenco"/>
        <w:numPr>
          <w:ilvl w:val="0"/>
          <w:numId w:val="7"/>
        </w:numPr>
        <w:suppressAutoHyphens w:val="0"/>
        <w:contextualSpacing/>
        <w:jc w:val="both"/>
        <w:rPr>
          <w:rFonts w:ascii="Arial" w:hAnsi="Arial" w:cs="Arial"/>
          <w:sz w:val="22"/>
          <w:szCs w:val="22"/>
        </w:rPr>
      </w:pPr>
      <w:r w:rsidRPr="00125382">
        <w:rPr>
          <w:rFonts w:ascii="Arial" w:hAnsi="Arial" w:cs="Arial"/>
          <w:sz w:val="22"/>
          <w:szCs w:val="22"/>
        </w:rPr>
        <w:t xml:space="preserve">DI PRECISARE che trattandosi di affidamento di importo inferiore a 40.000 euro, </w:t>
      </w:r>
      <w:r w:rsidR="00A37793" w:rsidRPr="00125382">
        <w:rPr>
          <w:rFonts w:ascii="Arial" w:hAnsi="Arial" w:cs="Arial"/>
          <w:sz w:val="22"/>
          <w:szCs w:val="22"/>
        </w:rPr>
        <w:t>sarà richiesto all</w:t>
      </w:r>
      <w:r w:rsidRPr="00125382">
        <w:rPr>
          <w:rFonts w:ascii="Arial" w:hAnsi="Arial" w:cs="Arial"/>
          <w:sz w:val="22"/>
          <w:szCs w:val="22"/>
        </w:rPr>
        <w:t xml:space="preserve">’operatore economico dichiarazione sostitutiva di atto di notorietà </w:t>
      </w:r>
      <w:r w:rsidR="001A035B" w:rsidRPr="00125382">
        <w:rPr>
          <w:rFonts w:ascii="Arial" w:hAnsi="Arial" w:cs="Arial"/>
          <w:sz w:val="22"/>
          <w:szCs w:val="22"/>
        </w:rPr>
        <w:t xml:space="preserve">circa </w:t>
      </w:r>
      <w:r w:rsidRPr="00125382">
        <w:rPr>
          <w:rFonts w:ascii="Arial" w:hAnsi="Arial" w:cs="Arial"/>
          <w:sz w:val="22"/>
          <w:szCs w:val="22"/>
        </w:rPr>
        <w:t xml:space="preserve">il possesso dei requisiti di partecipazione e di qualificazione richiesti e la stazione appaltante </w:t>
      </w:r>
      <w:r w:rsidRPr="00125382">
        <w:rPr>
          <w:rFonts w:ascii="Arial" w:hAnsi="Arial" w:cs="Arial"/>
          <w:sz w:val="22"/>
          <w:szCs w:val="22"/>
        </w:rPr>
        <w:lastRenderedPageBreak/>
        <w:t>verificherà le dichiarazioni, in caso che queste vengano sorteggiate sulla base del sorteggio a campione individuato con modalità predeterminate ogni anno dall’amministrazione, riservandosi la facoltà, in caso di non conferma dei requisiti stessi,  di procedere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6BFA4F4F" w14:textId="03D84F36" w:rsidR="00FF45B3" w:rsidRPr="00125382" w:rsidRDefault="00FF45B3" w:rsidP="009D7216">
      <w:pPr>
        <w:pStyle w:val="Paragrafoelenco"/>
        <w:numPr>
          <w:ilvl w:val="0"/>
          <w:numId w:val="7"/>
        </w:numPr>
        <w:suppressAutoHyphens w:val="0"/>
        <w:contextualSpacing/>
        <w:jc w:val="both"/>
        <w:rPr>
          <w:rFonts w:ascii="Arial" w:hAnsi="Arial" w:cs="Arial"/>
          <w:sz w:val="22"/>
          <w:szCs w:val="22"/>
        </w:rPr>
      </w:pPr>
      <w:r w:rsidRPr="00125382">
        <w:rPr>
          <w:rFonts w:ascii="Arial" w:hAnsi="Arial" w:cs="Arial"/>
          <w:sz w:val="22"/>
          <w:szCs w:val="22"/>
        </w:rPr>
        <w:t>DI DEMANDARE al RUP anche per mezzo degli Uffici competenti, tutti gli adempimenti derivanti dalla presente determinazione</w:t>
      </w:r>
      <w:r w:rsidR="00C950DB" w:rsidRPr="00125382">
        <w:rPr>
          <w:rFonts w:ascii="Arial" w:hAnsi="Arial" w:cs="Arial"/>
          <w:sz w:val="22"/>
          <w:szCs w:val="22"/>
        </w:rPr>
        <w:t>.</w:t>
      </w:r>
    </w:p>
    <w:p w14:paraId="4E340408" w14:textId="77777777" w:rsidR="00FF45B3" w:rsidRPr="00125382" w:rsidRDefault="00FF45B3" w:rsidP="009D7216">
      <w:pPr>
        <w:jc w:val="both"/>
        <w:rPr>
          <w:rFonts w:ascii="Arial" w:hAnsi="Arial" w:cs="Arial"/>
          <w:sz w:val="22"/>
          <w:szCs w:val="22"/>
        </w:rPr>
      </w:pPr>
    </w:p>
    <w:p w14:paraId="2C628C94" w14:textId="77777777" w:rsidR="005C084D" w:rsidRPr="00125382" w:rsidRDefault="005C084D" w:rsidP="009D7216">
      <w:pPr>
        <w:jc w:val="both"/>
        <w:rPr>
          <w:rFonts w:ascii="Arial" w:hAnsi="Arial" w:cs="Arial"/>
          <w:kern w:val="1"/>
          <w:sz w:val="22"/>
          <w:szCs w:val="22"/>
        </w:rPr>
      </w:pPr>
    </w:p>
    <w:p w14:paraId="5BB7DBE3" w14:textId="77777777" w:rsidR="005C084D" w:rsidRPr="00125382" w:rsidRDefault="005C084D" w:rsidP="009D7216">
      <w:pPr>
        <w:jc w:val="both"/>
        <w:rPr>
          <w:rFonts w:ascii="Arial" w:hAnsi="Arial" w:cs="Arial"/>
          <w:kern w:val="1"/>
          <w:sz w:val="22"/>
          <w:szCs w:val="22"/>
        </w:rPr>
      </w:pPr>
    </w:p>
    <w:p w14:paraId="377B704D" w14:textId="77777777" w:rsidR="005C084D" w:rsidRPr="00125382" w:rsidRDefault="005C084D" w:rsidP="009D7216">
      <w:pPr>
        <w:jc w:val="both"/>
        <w:rPr>
          <w:rFonts w:ascii="Arial" w:hAnsi="Arial" w:cs="Arial"/>
          <w:kern w:val="1"/>
          <w:sz w:val="22"/>
          <w:szCs w:val="22"/>
        </w:rPr>
      </w:pP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p>
    <w:p w14:paraId="159015D6" w14:textId="7FA6E8CD" w:rsidR="005C084D" w:rsidRPr="00125382" w:rsidRDefault="005C084D" w:rsidP="009D7216">
      <w:pPr>
        <w:jc w:val="both"/>
        <w:rPr>
          <w:rFonts w:ascii="Arial" w:hAnsi="Arial" w:cs="Arial"/>
          <w:kern w:val="1"/>
          <w:sz w:val="22"/>
          <w:szCs w:val="22"/>
        </w:rPr>
      </w:pP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006D3685" w:rsidRPr="00125382">
        <w:rPr>
          <w:rFonts w:ascii="Arial" w:hAnsi="Arial" w:cs="Arial"/>
          <w:kern w:val="1"/>
          <w:sz w:val="22"/>
          <w:szCs w:val="22"/>
        </w:rPr>
        <w:tab/>
      </w:r>
      <w:r w:rsidRPr="00125382">
        <w:rPr>
          <w:rFonts w:ascii="Arial" w:hAnsi="Arial" w:cs="Arial"/>
          <w:kern w:val="1"/>
          <w:sz w:val="22"/>
          <w:szCs w:val="22"/>
        </w:rPr>
        <w:t>Il Direttore</w:t>
      </w:r>
    </w:p>
    <w:p w14:paraId="53A280BE" w14:textId="7A7D67AE" w:rsidR="005C084D" w:rsidRPr="00125382" w:rsidRDefault="005C084D" w:rsidP="009D7216">
      <w:pPr>
        <w:jc w:val="both"/>
        <w:rPr>
          <w:rFonts w:ascii="Arial" w:hAnsi="Arial" w:cs="Arial"/>
          <w:kern w:val="1"/>
          <w:sz w:val="22"/>
          <w:szCs w:val="22"/>
        </w:rPr>
      </w:pP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r>
      <w:r w:rsidRPr="00125382">
        <w:rPr>
          <w:rFonts w:ascii="Arial" w:hAnsi="Arial" w:cs="Arial"/>
          <w:kern w:val="1"/>
          <w:sz w:val="22"/>
          <w:szCs w:val="22"/>
        </w:rPr>
        <w:tab/>
        <w:t xml:space="preserve">      </w:t>
      </w:r>
      <w:r w:rsidR="006D3685" w:rsidRPr="00125382">
        <w:rPr>
          <w:rFonts w:ascii="Arial" w:hAnsi="Arial" w:cs="Arial"/>
          <w:kern w:val="1"/>
          <w:sz w:val="22"/>
          <w:szCs w:val="22"/>
        </w:rPr>
        <w:tab/>
        <w:t xml:space="preserve">     </w:t>
      </w:r>
      <w:r w:rsidR="00F10B72" w:rsidRPr="00125382">
        <w:rPr>
          <w:rFonts w:ascii="Arial" w:hAnsi="Arial" w:cs="Arial"/>
          <w:kern w:val="1"/>
          <w:sz w:val="22"/>
          <w:szCs w:val="22"/>
        </w:rPr>
        <w:t xml:space="preserve">   </w:t>
      </w:r>
      <w:r w:rsidRPr="00125382">
        <w:rPr>
          <w:rFonts w:ascii="Arial" w:hAnsi="Arial" w:cs="Arial"/>
          <w:kern w:val="1"/>
          <w:sz w:val="22"/>
          <w:szCs w:val="22"/>
        </w:rPr>
        <w:t xml:space="preserve">Prof. </w:t>
      </w:r>
      <w:r w:rsidR="00C01788" w:rsidRPr="00125382">
        <w:rPr>
          <w:rFonts w:ascii="Arial" w:hAnsi="Arial" w:cs="Arial"/>
          <w:kern w:val="1"/>
          <w:sz w:val="22"/>
          <w:szCs w:val="22"/>
        </w:rPr>
        <w:t>Andre</w:t>
      </w:r>
      <w:r w:rsidR="009F4E29" w:rsidRPr="00125382">
        <w:rPr>
          <w:rFonts w:ascii="Arial" w:hAnsi="Arial" w:cs="Arial"/>
          <w:kern w:val="1"/>
          <w:sz w:val="22"/>
          <w:szCs w:val="22"/>
        </w:rPr>
        <w:t>a</w:t>
      </w:r>
      <w:r w:rsidR="00C01788" w:rsidRPr="00125382">
        <w:rPr>
          <w:rFonts w:ascii="Arial" w:hAnsi="Arial" w:cs="Arial"/>
          <w:kern w:val="1"/>
          <w:sz w:val="22"/>
          <w:szCs w:val="22"/>
        </w:rPr>
        <w:t xml:space="preserve"> Maglio</w:t>
      </w:r>
    </w:p>
    <w:p w14:paraId="1C31D63D" w14:textId="0CF2A844" w:rsidR="008F1FF2" w:rsidRPr="00125382" w:rsidRDefault="008F1FF2" w:rsidP="009D7216">
      <w:pPr>
        <w:jc w:val="both"/>
        <w:rPr>
          <w:rFonts w:ascii="Arial" w:hAnsi="Arial" w:cs="Arial"/>
          <w:sz w:val="22"/>
          <w:szCs w:val="22"/>
        </w:rPr>
      </w:pPr>
    </w:p>
    <w:sectPr w:rsidR="008F1FF2" w:rsidRPr="00125382">
      <w:headerReference w:type="default" r:id="rId13"/>
      <w:footerReference w:type="even" r:id="rId14"/>
      <w:footerReference w:type="default" r:id="rId15"/>
      <w:headerReference w:type="first" r:id="rId16"/>
      <w:footerReference w:type="first" r:id="rId17"/>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0874B" w14:textId="77777777" w:rsidR="005B1FAD" w:rsidRDefault="005B1FAD">
      <w:r>
        <w:separator/>
      </w:r>
    </w:p>
  </w:endnote>
  <w:endnote w:type="continuationSeparator" w:id="0">
    <w:p w14:paraId="58845FC1" w14:textId="77777777" w:rsidR="005B1FAD" w:rsidRDefault="005B1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79DC5" w14:textId="77777777" w:rsidR="005B1FAD" w:rsidRDefault="005B1FAD">
      <w:r>
        <w:separator/>
      </w:r>
    </w:p>
  </w:footnote>
  <w:footnote w:type="continuationSeparator" w:id="0">
    <w:p w14:paraId="5AEB59FC" w14:textId="77777777" w:rsidR="005B1FAD" w:rsidRDefault="005B1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5D4584"/>
    <w:multiLevelType w:val="multilevel"/>
    <w:tmpl w:val="4480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23803">
    <w:abstractNumId w:val="0"/>
  </w:num>
  <w:num w:numId="2" w16cid:durableId="497573655">
    <w:abstractNumId w:val="1"/>
  </w:num>
  <w:num w:numId="3" w16cid:durableId="2130777521">
    <w:abstractNumId w:val="3"/>
  </w:num>
  <w:num w:numId="4" w16cid:durableId="633098210">
    <w:abstractNumId w:val="4"/>
  </w:num>
  <w:num w:numId="5" w16cid:durableId="610088630">
    <w:abstractNumId w:val="6"/>
  </w:num>
  <w:num w:numId="6" w16cid:durableId="1312755942">
    <w:abstractNumId w:val="5"/>
  </w:num>
  <w:num w:numId="7" w16cid:durableId="883718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073C6"/>
    <w:rsid w:val="0002291C"/>
    <w:rsid w:val="0004122B"/>
    <w:rsid w:val="00050672"/>
    <w:rsid w:val="00053123"/>
    <w:rsid w:val="00053EEE"/>
    <w:rsid w:val="00055F2A"/>
    <w:rsid w:val="00065454"/>
    <w:rsid w:val="00072010"/>
    <w:rsid w:val="0007433C"/>
    <w:rsid w:val="00081692"/>
    <w:rsid w:val="000879F1"/>
    <w:rsid w:val="000964D3"/>
    <w:rsid w:val="000C3CB4"/>
    <w:rsid w:val="000D7250"/>
    <w:rsid w:val="000E4454"/>
    <w:rsid w:val="00112138"/>
    <w:rsid w:val="00115260"/>
    <w:rsid w:val="00117B23"/>
    <w:rsid w:val="00125382"/>
    <w:rsid w:val="001268B2"/>
    <w:rsid w:val="0013349F"/>
    <w:rsid w:val="00173C67"/>
    <w:rsid w:val="00175995"/>
    <w:rsid w:val="00181721"/>
    <w:rsid w:val="00182DCE"/>
    <w:rsid w:val="001834F8"/>
    <w:rsid w:val="00197131"/>
    <w:rsid w:val="001A035B"/>
    <w:rsid w:val="001B09EB"/>
    <w:rsid w:val="001C15F2"/>
    <w:rsid w:val="001D1662"/>
    <w:rsid w:val="001D3331"/>
    <w:rsid w:val="001E27A6"/>
    <w:rsid w:val="001E2CE4"/>
    <w:rsid w:val="001E6307"/>
    <w:rsid w:val="001E6568"/>
    <w:rsid w:val="001F1025"/>
    <w:rsid w:val="001F3B80"/>
    <w:rsid w:val="0020246A"/>
    <w:rsid w:val="002039A8"/>
    <w:rsid w:val="00207288"/>
    <w:rsid w:val="00207908"/>
    <w:rsid w:val="00216AF6"/>
    <w:rsid w:val="00242E65"/>
    <w:rsid w:val="002431FB"/>
    <w:rsid w:val="00256340"/>
    <w:rsid w:val="002657E1"/>
    <w:rsid w:val="002664B8"/>
    <w:rsid w:val="00296637"/>
    <w:rsid w:val="002A0DB7"/>
    <w:rsid w:val="002A1013"/>
    <w:rsid w:val="002A21DC"/>
    <w:rsid w:val="002B6721"/>
    <w:rsid w:val="002C6712"/>
    <w:rsid w:val="002D4CD1"/>
    <w:rsid w:val="002D6A60"/>
    <w:rsid w:val="002F1F5B"/>
    <w:rsid w:val="003127AA"/>
    <w:rsid w:val="003337C8"/>
    <w:rsid w:val="003415CC"/>
    <w:rsid w:val="00344E5A"/>
    <w:rsid w:val="00350B68"/>
    <w:rsid w:val="00356237"/>
    <w:rsid w:val="0035734C"/>
    <w:rsid w:val="00384819"/>
    <w:rsid w:val="00391E58"/>
    <w:rsid w:val="003B1371"/>
    <w:rsid w:val="003B7597"/>
    <w:rsid w:val="003C158E"/>
    <w:rsid w:val="003D0F1C"/>
    <w:rsid w:val="003D20AB"/>
    <w:rsid w:val="003D40F8"/>
    <w:rsid w:val="003E5C50"/>
    <w:rsid w:val="003F06D3"/>
    <w:rsid w:val="003F070B"/>
    <w:rsid w:val="00403493"/>
    <w:rsid w:val="004106C8"/>
    <w:rsid w:val="00424CA3"/>
    <w:rsid w:val="00436CA1"/>
    <w:rsid w:val="00437026"/>
    <w:rsid w:val="00444333"/>
    <w:rsid w:val="0045466C"/>
    <w:rsid w:val="0046381F"/>
    <w:rsid w:val="004703B2"/>
    <w:rsid w:val="00471020"/>
    <w:rsid w:val="00475EBD"/>
    <w:rsid w:val="00481CD8"/>
    <w:rsid w:val="004A000D"/>
    <w:rsid w:val="004B6246"/>
    <w:rsid w:val="004C12E6"/>
    <w:rsid w:val="004D24DB"/>
    <w:rsid w:val="004E2B0C"/>
    <w:rsid w:val="004E5D0E"/>
    <w:rsid w:val="00510650"/>
    <w:rsid w:val="00542C18"/>
    <w:rsid w:val="00543995"/>
    <w:rsid w:val="00544622"/>
    <w:rsid w:val="00556705"/>
    <w:rsid w:val="00565AAB"/>
    <w:rsid w:val="0056735F"/>
    <w:rsid w:val="00572A91"/>
    <w:rsid w:val="00573D06"/>
    <w:rsid w:val="00591235"/>
    <w:rsid w:val="005A7379"/>
    <w:rsid w:val="005B0610"/>
    <w:rsid w:val="005B1FAD"/>
    <w:rsid w:val="005C084D"/>
    <w:rsid w:val="005C6ECE"/>
    <w:rsid w:val="005D575F"/>
    <w:rsid w:val="005E1D18"/>
    <w:rsid w:val="005E4AD0"/>
    <w:rsid w:val="005E5186"/>
    <w:rsid w:val="005E5BC9"/>
    <w:rsid w:val="00632177"/>
    <w:rsid w:val="00633BE0"/>
    <w:rsid w:val="00641892"/>
    <w:rsid w:val="00650F03"/>
    <w:rsid w:val="0065305D"/>
    <w:rsid w:val="0065476E"/>
    <w:rsid w:val="006665B5"/>
    <w:rsid w:val="00671EBD"/>
    <w:rsid w:val="006746A3"/>
    <w:rsid w:val="0068330D"/>
    <w:rsid w:val="006956D0"/>
    <w:rsid w:val="00697B3A"/>
    <w:rsid w:val="006D01D0"/>
    <w:rsid w:val="006D2F42"/>
    <w:rsid w:val="006D3685"/>
    <w:rsid w:val="006D5B0B"/>
    <w:rsid w:val="006D7FD0"/>
    <w:rsid w:val="006F2258"/>
    <w:rsid w:val="006F352B"/>
    <w:rsid w:val="006F4D22"/>
    <w:rsid w:val="006F649B"/>
    <w:rsid w:val="00701B35"/>
    <w:rsid w:val="00706C96"/>
    <w:rsid w:val="00716269"/>
    <w:rsid w:val="007266F2"/>
    <w:rsid w:val="007274B0"/>
    <w:rsid w:val="007473AE"/>
    <w:rsid w:val="00750C3D"/>
    <w:rsid w:val="00761FD2"/>
    <w:rsid w:val="00770D80"/>
    <w:rsid w:val="00773796"/>
    <w:rsid w:val="007970BE"/>
    <w:rsid w:val="007A1C16"/>
    <w:rsid w:val="007B3291"/>
    <w:rsid w:val="007B4109"/>
    <w:rsid w:val="007C1538"/>
    <w:rsid w:val="007E170B"/>
    <w:rsid w:val="007E2A8D"/>
    <w:rsid w:val="007E4289"/>
    <w:rsid w:val="007F27CE"/>
    <w:rsid w:val="00805876"/>
    <w:rsid w:val="008139A2"/>
    <w:rsid w:val="00837C78"/>
    <w:rsid w:val="0084094B"/>
    <w:rsid w:val="00852276"/>
    <w:rsid w:val="00854AD1"/>
    <w:rsid w:val="008663FF"/>
    <w:rsid w:val="00867795"/>
    <w:rsid w:val="008A07DD"/>
    <w:rsid w:val="008A1D6C"/>
    <w:rsid w:val="008A47AA"/>
    <w:rsid w:val="008B1A65"/>
    <w:rsid w:val="008B3DE6"/>
    <w:rsid w:val="008B6824"/>
    <w:rsid w:val="008D37AE"/>
    <w:rsid w:val="008E5F5E"/>
    <w:rsid w:val="008E7291"/>
    <w:rsid w:val="008F1FF2"/>
    <w:rsid w:val="008F6FD1"/>
    <w:rsid w:val="00921DF7"/>
    <w:rsid w:val="00926768"/>
    <w:rsid w:val="00936F61"/>
    <w:rsid w:val="009401DF"/>
    <w:rsid w:val="00942B83"/>
    <w:rsid w:val="00944248"/>
    <w:rsid w:val="0094672A"/>
    <w:rsid w:val="00990EDC"/>
    <w:rsid w:val="0099777D"/>
    <w:rsid w:val="009A662E"/>
    <w:rsid w:val="009C01BD"/>
    <w:rsid w:val="009C2233"/>
    <w:rsid w:val="009C7C9B"/>
    <w:rsid w:val="009D7216"/>
    <w:rsid w:val="009E0372"/>
    <w:rsid w:val="009E6720"/>
    <w:rsid w:val="009F0159"/>
    <w:rsid w:val="009F07E2"/>
    <w:rsid w:val="009F1BB6"/>
    <w:rsid w:val="009F4E29"/>
    <w:rsid w:val="00A06E85"/>
    <w:rsid w:val="00A17826"/>
    <w:rsid w:val="00A32E3F"/>
    <w:rsid w:val="00A34F30"/>
    <w:rsid w:val="00A37793"/>
    <w:rsid w:val="00A40A8C"/>
    <w:rsid w:val="00A4633B"/>
    <w:rsid w:val="00A4694E"/>
    <w:rsid w:val="00A500F1"/>
    <w:rsid w:val="00A52A36"/>
    <w:rsid w:val="00A5677F"/>
    <w:rsid w:val="00A66C66"/>
    <w:rsid w:val="00A71860"/>
    <w:rsid w:val="00A7352C"/>
    <w:rsid w:val="00A766DC"/>
    <w:rsid w:val="00AA0C6E"/>
    <w:rsid w:val="00AC388C"/>
    <w:rsid w:val="00AD5E93"/>
    <w:rsid w:val="00AF34F1"/>
    <w:rsid w:val="00B239BC"/>
    <w:rsid w:val="00B61D5C"/>
    <w:rsid w:val="00B772E3"/>
    <w:rsid w:val="00B772F6"/>
    <w:rsid w:val="00B83444"/>
    <w:rsid w:val="00B87D2F"/>
    <w:rsid w:val="00B87D33"/>
    <w:rsid w:val="00B902C4"/>
    <w:rsid w:val="00BD3234"/>
    <w:rsid w:val="00BD5DC8"/>
    <w:rsid w:val="00BE4399"/>
    <w:rsid w:val="00BF2BB0"/>
    <w:rsid w:val="00BF538E"/>
    <w:rsid w:val="00C01788"/>
    <w:rsid w:val="00C025BF"/>
    <w:rsid w:val="00C03475"/>
    <w:rsid w:val="00C0614D"/>
    <w:rsid w:val="00C10DE4"/>
    <w:rsid w:val="00C158E1"/>
    <w:rsid w:val="00C22A5A"/>
    <w:rsid w:val="00C3206C"/>
    <w:rsid w:val="00C32658"/>
    <w:rsid w:val="00C32D57"/>
    <w:rsid w:val="00C45E67"/>
    <w:rsid w:val="00C646FB"/>
    <w:rsid w:val="00C730E6"/>
    <w:rsid w:val="00C755D2"/>
    <w:rsid w:val="00C9286B"/>
    <w:rsid w:val="00C94881"/>
    <w:rsid w:val="00C950DB"/>
    <w:rsid w:val="00CA304D"/>
    <w:rsid w:val="00CA4EC0"/>
    <w:rsid w:val="00CA4F2A"/>
    <w:rsid w:val="00CB2112"/>
    <w:rsid w:val="00CB7518"/>
    <w:rsid w:val="00CC7352"/>
    <w:rsid w:val="00CD3909"/>
    <w:rsid w:val="00CE0FAE"/>
    <w:rsid w:val="00CF0A3F"/>
    <w:rsid w:val="00D12E72"/>
    <w:rsid w:val="00D17FCC"/>
    <w:rsid w:val="00D26DA9"/>
    <w:rsid w:val="00D46A54"/>
    <w:rsid w:val="00D51F1D"/>
    <w:rsid w:val="00D7112E"/>
    <w:rsid w:val="00D73245"/>
    <w:rsid w:val="00D81E81"/>
    <w:rsid w:val="00D8201C"/>
    <w:rsid w:val="00D82866"/>
    <w:rsid w:val="00D85A78"/>
    <w:rsid w:val="00DC25FF"/>
    <w:rsid w:val="00DD143A"/>
    <w:rsid w:val="00DD34DA"/>
    <w:rsid w:val="00DE3462"/>
    <w:rsid w:val="00DE5E5C"/>
    <w:rsid w:val="00DE7CEA"/>
    <w:rsid w:val="00E00604"/>
    <w:rsid w:val="00E051D6"/>
    <w:rsid w:val="00E10044"/>
    <w:rsid w:val="00E164EB"/>
    <w:rsid w:val="00E27D9E"/>
    <w:rsid w:val="00E302E2"/>
    <w:rsid w:val="00E36F0F"/>
    <w:rsid w:val="00E40E7E"/>
    <w:rsid w:val="00E6290F"/>
    <w:rsid w:val="00E7123F"/>
    <w:rsid w:val="00E94990"/>
    <w:rsid w:val="00EB7AA1"/>
    <w:rsid w:val="00EC1B1E"/>
    <w:rsid w:val="00ED19A7"/>
    <w:rsid w:val="00EE32E3"/>
    <w:rsid w:val="00EF08B9"/>
    <w:rsid w:val="00EF2E78"/>
    <w:rsid w:val="00EF3B0F"/>
    <w:rsid w:val="00F10B72"/>
    <w:rsid w:val="00F122E2"/>
    <w:rsid w:val="00F30A55"/>
    <w:rsid w:val="00F37580"/>
    <w:rsid w:val="00F41F12"/>
    <w:rsid w:val="00F44E34"/>
    <w:rsid w:val="00F47C00"/>
    <w:rsid w:val="00F5594E"/>
    <w:rsid w:val="00F77C58"/>
    <w:rsid w:val="00F82717"/>
    <w:rsid w:val="00F874B0"/>
    <w:rsid w:val="00F9565F"/>
    <w:rsid w:val="00FA00E9"/>
    <w:rsid w:val="00FA3ADA"/>
    <w:rsid w:val="00FA4CE7"/>
    <w:rsid w:val="00FC2A0D"/>
    <w:rsid w:val="00FD389A"/>
    <w:rsid w:val="00FE0875"/>
    <w:rsid w:val="00FE1577"/>
    <w:rsid w:val="00FF2C1E"/>
    <w:rsid w:val="00FF45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uiPriority w:val="34"/>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 w:type="character" w:styleId="Collegamentoipertestuale">
    <w:name w:val="Hyperlink"/>
    <w:basedOn w:val="Carpredefinitoparagrafo"/>
    <w:uiPriority w:val="99"/>
    <w:unhideWhenUsed/>
    <w:rsid w:val="00FF45B3"/>
    <w:rPr>
      <w:b/>
      <w:bCs/>
      <w:color w:val="000066"/>
      <w:sz w:val="24"/>
      <w:szCs w:val="24"/>
      <w:u w:val="single"/>
    </w:rPr>
  </w:style>
  <w:style w:type="paragraph" w:styleId="Nessunaspaziatura">
    <w:name w:val="No Spacing"/>
    <w:uiPriority w:val="1"/>
    <w:qFormat/>
    <w:rsid w:val="00FF45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uigifadda.it/rassegna-diritto-di-accesso/"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uigifadda.it/affidamenti-sottosoglia/"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uigifadda.it/imposta-bollo-codice-contratti/"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luigifadda.it/focus-verifica-anomalia-offert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uigifadda.it/codice-dei-contratti-pubblici/"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Normale.dot</Template>
  <TotalTime>26</TotalTime>
  <Pages>4</Pages>
  <Words>1754</Words>
  <Characters>10003</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37</cp:revision>
  <cp:lastPrinted>2020-02-25T09:51:00Z</cp:lastPrinted>
  <dcterms:created xsi:type="dcterms:W3CDTF">2025-04-23T09:21:00Z</dcterms:created>
  <dcterms:modified xsi:type="dcterms:W3CDTF">2025-04-23T09:47:00Z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2023-10-06T14:21:21Z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70ef7ead-c516-450c-98a8-16e61e198f0a</vt:lpwstr>
  </property>
  <property fmtid="{D5CDD505-2E9C-101B-9397-08002B2CF9AE}" pid="8" name="MSIP_Label_2ad0b24d-6422-44b0-b3de-abb3a9e8c81a_ContentBits">
    <vt:lpwstr>0</vt:lpwstr>
  </property>
</Properties>
</file>